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C84" w:rsidRPr="00985545" w:rsidRDefault="00ED1C84" w:rsidP="00ED1C84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  <w:r w:rsidRPr="0098554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object w:dxaOrig="1200" w:dyaOrig="1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60pt" o:ole="">
            <v:imagedata r:id="rId6" o:title=""/>
          </v:shape>
          <o:OLEObject Type="Embed" ProgID="PBrush" ShapeID="_x0000_i1025" DrawAspect="Content" ObjectID="_1542091040" r:id="rId7"/>
        </w:object>
      </w:r>
    </w:p>
    <w:p w:rsidR="00ED1C84" w:rsidRPr="00985545" w:rsidRDefault="00ED1C84" w:rsidP="00ED1C84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85545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t>АДМИНИСТРАЦИЯ МУНИЦИПАЛЬНОГО ОБРАЗОВАНИЯ "САРАПУЛЬСКИЙ РАЙОН"</w:t>
      </w:r>
    </w:p>
    <w:p w:rsidR="00ED1C84" w:rsidRPr="00985545" w:rsidRDefault="00ED1C84" w:rsidP="00ED1C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D1C84" w:rsidRPr="00ED1C84" w:rsidRDefault="00ED1C84" w:rsidP="00ED1C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</w:p>
    <w:p w:rsidR="00ED1C84" w:rsidRPr="00ED1C84" w:rsidRDefault="00ED1C84" w:rsidP="00ED1C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proofErr w:type="gramStart"/>
      <w:r w:rsidRPr="00ED1C8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</w:t>
      </w:r>
      <w:proofErr w:type="gramEnd"/>
      <w:r w:rsidRPr="00ED1C8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О С Т А Н О В Л Е Н И Е</w:t>
      </w:r>
    </w:p>
    <w:p w:rsidR="00ED1C84" w:rsidRPr="00ED1C84" w:rsidRDefault="00524DF3" w:rsidP="00ED1C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</w:t>
      </w:r>
    </w:p>
    <w:p w:rsidR="00ED1C84" w:rsidRPr="002B4E16" w:rsidRDefault="00524DF3" w:rsidP="00F41C9D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E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74A5">
        <w:rPr>
          <w:rFonts w:ascii="Times New Roman" w:eastAsia="Times New Roman" w:hAnsi="Times New Roman" w:cs="Times New Roman"/>
          <w:sz w:val="24"/>
          <w:szCs w:val="24"/>
          <w:lang w:eastAsia="ru-RU"/>
        </w:rPr>
        <w:t>30.11.2016</w:t>
      </w:r>
      <w:r w:rsidRPr="002B4E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="003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2B4E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с. </w:t>
      </w:r>
      <w:proofErr w:type="spellStart"/>
      <w:r w:rsidRPr="002B4E1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Сигаево</w:t>
      </w:r>
      <w:proofErr w:type="spellEnd"/>
      <w:r w:rsidR="00ED1C84" w:rsidRPr="002B4E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ED1C84" w:rsidRPr="002B4E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D1C84" w:rsidRPr="002B4E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</w:t>
      </w:r>
      <w:r w:rsidR="003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2B4E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D1C84" w:rsidRPr="002B4E16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3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1406</w:t>
      </w:r>
      <w:bookmarkStart w:id="0" w:name="_GoBack"/>
      <w:bookmarkEnd w:id="0"/>
    </w:p>
    <w:p w:rsidR="00ED1C84" w:rsidRDefault="00ED1C84" w:rsidP="00ED1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4E16" w:rsidRPr="002B4E16" w:rsidRDefault="002B4E16" w:rsidP="00ED1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C84" w:rsidRPr="002B4E16" w:rsidRDefault="00ED1C84" w:rsidP="002B4E16">
      <w:pPr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ED1C84" w:rsidRPr="002B4E16" w:rsidRDefault="00ED1C84" w:rsidP="00ED1C84">
      <w:pPr>
        <w:tabs>
          <w:tab w:val="left" w:pos="4536"/>
        </w:tabs>
        <w:spacing w:after="0" w:line="240" w:lineRule="auto"/>
        <w:ind w:right="-2" w:firstLine="709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 w:rsidRPr="002B4E1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О внесении изменений в постановление Администрации муниципального образования «</w:t>
      </w:r>
      <w:proofErr w:type="spellStart"/>
      <w:r w:rsidRPr="002B4E1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Сарапульский</w:t>
      </w:r>
      <w:proofErr w:type="spellEnd"/>
      <w:r w:rsidRPr="002B4E1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 район» </w:t>
      </w:r>
      <w:r w:rsidR="00DD78F9" w:rsidRPr="002B4E1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от 24 апреля 2015 года № 531 «</w:t>
      </w:r>
      <w:r w:rsidRPr="002B4E1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Об утверждении Порядка осуществления Управлением финансов Администрации муниципального образования «</w:t>
      </w:r>
      <w:proofErr w:type="spellStart"/>
      <w:r w:rsidRPr="002B4E1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Сарапульский</w:t>
      </w:r>
      <w:proofErr w:type="spellEnd"/>
      <w:r w:rsidRPr="002B4E1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 район» контроля за соблюдением Федерального закона Российской  Федерации от 5 апреля 2013 года № 44–ФЗ «О контрактной системе в сфере закупок товаров, работ, услуг для  обеспечения     государственных и муниципальных нужд»</w:t>
      </w:r>
      <w:proofErr w:type="gramEnd"/>
    </w:p>
    <w:p w:rsidR="00ED1C84" w:rsidRPr="002B4E16" w:rsidRDefault="00ED1C84" w:rsidP="00ED1C84">
      <w:pPr>
        <w:spacing w:after="0" w:line="240" w:lineRule="auto"/>
        <w:ind w:firstLine="709"/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DD78F9" w:rsidRPr="002B4E16" w:rsidRDefault="004733CC" w:rsidP="004733CC">
      <w:p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>В связи с изменением структуры Администрации муниципального образования «</w:t>
      </w:r>
      <w:proofErr w:type="spellStart"/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Сарапульский</w:t>
      </w:r>
      <w:proofErr w:type="spellEnd"/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район»</w:t>
      </w:r>
      <w:r w:rsidR="000D4010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утверждённой решением Совета депутатов муниципального образования «</w:t>
      </w:r>
      <w:proofErr w:type="spellStart"/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Сарапульский</w:t>
      </w:r>
      <w:proofErr w:type="spellEnd"/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район» от 26.08.2016 г</w:t>
      </w:r>
      <w:r w:rsidR="00520E7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№ 385/3 «Об утверждении структуры Администрации муниципального образования «</w:t>
      </w:r>
      <w:proofErr w:type="spellStart"/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Сарапульский</w:t>
      </w:r>
      <w:proofErr w:type="spellEnd"/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район» в новой редакции</w:t>
      </w:r>
      <w:r w:rsidR="000D4010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»</w:t>
      </w:r>
      <w:r w:rsidR="00520E7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D78F9" w:rsidRPr="002B4E1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Администрация муниципального образования «</w:t>
      </w:r>
      <w:proofErr w:type="spellStart"/>
      <w:r w:rsidR="00DD78F9" w:rsidRPr="002B4E1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Сарапульский</w:t>
      </w:r>
      <w:proofErr w:type="spellEnd"/>
      <w:r w:rsidR="00DD78F9" w:rsidRPr="002B4E1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район» </w:t>
      </w:r>
      <w:r w:rsidR="00413546" w:rsidRPr="002B4E1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постановляет:</w:t>
      </w:r>
    </w:p>
    <w:p w:rsidR="00ED1C84" w:rsidRPr="002B4E16" w:rsidRDefault="00ED1C84" w:rsidP="00413546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</w:p>
    <w:p w:rsidR="00A03DE6" w:rsidRPr="002B4E16" w:rsidRDefault="00413546" w:rsidP="00AB2A20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4E16">
        <w:rPr>
          <w:rFonts w:ascii="Times New Roman" w:hAnsi="Times New Roman" w:cs="Times New Roman"/>
          <w:sz w:val="24"/>
          <w:szCs w:val="24"/>
        </w:rPr>
        <w:t>Внести в Порядок осуществления Управлением финансов Администрации муниципального образования «</w:t>
      </w:r>
      <w:proofErr w:type="spellStart"/>
      <w:r w:rsidRPr="002B4E16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Pr="002B4E16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32681C" w:rsidRPr="002B4E16">
        <w:rPr>
          <w:rFonts w:ascii="Times New Roman" w:hAnsi="Times New Roman" w:cs="Times New Roman"/>
          <w:sz w:val="24"/>
          <w:szCs w:val="24"/>
        </w:rPr>
        <w:t xml:space="preserve"> </w:t>
      </w:r>
      <w:r w:rsidRPr="002B4E16">
        <w:rPr>
          <w:rFonts w:ascii="Times New Roman" w:hAnsi="Times New Roman" w:cs="Times New Roman"/>
          <w:sz w:val="24"/>
          <w:szCs w:val="24"/>
        </w:rPr>
        <w:t>контроля за соблюдением Федерального закона Российской  Федерации от 5 апреля 2013 года № 44–ФЗ «О контрактной системе в сфере закупок товаров, работ, услуг для  обеспечения     государственных и муниципальных нужд»</w:t>
      </w:r>
      <w:r w:rsidR="00DF212D" w:rsidRPr="002B4E16">
        <w:rPr>
          <w:rFonts w:ascii="Times New Roman" w:hAnsi="Times New Roman" w:cs="Times New Roman"/>
          <w:sz w:val="24"/>
          <w:szCs w:val="24"/>
        </w:rPr>
        <w:t>, утверждённый постановлением Администрации муниципального образования «</w:t>
      </w:r>
      <w:proofErr w:type="spellStart"/>
      <w:r w:rsidR="00DF212D" w:rsidRPr="002B4E16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DF212D" w:rsidRPr="002B4E16">
        <w:rPr>
          <w:rFonts w:ascii="Times New Roman" w:hAnsi="Times New Roman" w:cs="Times New Roman"/>
          <w:sz w:val="24"/>
          <w:szCs w:val="24"/>
        </w:rPr>
        <w:t xml:space="preserve"> район» от 24 апреля 2015 года № 531, следующие изменения:</w:t>
      </w:r>
      <w:proofErr w:type="gramEnd"/>
    </w:p>
    <w:p w:rsidR="00DF212D" w:rsidRPr="002B4E16" w:rsidRDefault="00F26FF6" w:rsidP="00AB2A20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B4E16">
        <w:rPr>
          <w:rFonts w:ascii="Times New Roman" w:hAnsi="Times New Roman" w:cs="Times New Roman"/>
          <w:sz w:val="24"/>
          <w:szCs w:val="24"/>
        </w:rPr>
        <w:t>в</w:t>
      </w:r>
      <w:r w:rsidR="00811326" w:rsidRPr="002B4E16">
        <w:rPr>
          <w:rFonts w:ascii="Times New Roman" w:hAnsi="Times New Roman" w:cs="Times New Roman"/>
          <w:sz w:val="24"/>
          <w:szCs w:val="24"/>
        </w:rPr>
        <w:t xml:space="preserve"> пункте 5 слова «главой Администрации МО «</w:t>
      </w:r>
      <w:proofErr w:type="spellStart"/>
      <w:r w:rsidR="00811326" w:rsidRPr="002B4E16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811326" w:rsidRPr="002B4E16">
        <w:rPr>
          <w:rFonts w:ascii="Times New Roman" w:hAnsi="Times New Roman" w:cs="Times New Roman"/>
          <w:sz w:val="24"/>
          <w:szCs w:val="24"/>
        </w:rPr>
        <w:t xml:space="preserve"> район» заменить словами «главой МО  «</w:t>
      </w:r>
      <w:proofErr w:type="spellStart"/>
      <w:r w:rsidR="00811326" w:rsidRPr="002B4E16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811326" w:rsidRPr="002B4E16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AB2A20" w:rsidRPr="002B4E16">
        <w:rPr>
          <w:rFonts w:ascii="Times New Roman" w:hAnsi="Times New Roman" w:cs="Times New Roman"/>
          <w:sz w:val="24"/>
          <w:szCs w:val="24"/>
        </w:rPr>
        <w:t>;</w:t>
      </w:r>
    </w:p>
    <w:p w:rsidR="00811326" w:rsidRPr="002B4E16" w:rsidRDefault="00F26FF6" w:rsidP="00AB2A20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B4E16">
        <w:rPr>
          <w:rFonts w:ascii="Times New Roman" w:hAnsi="Times New Roman" w:cs="Times New Roman"/>
          <w:sz w:val="24"/>
          <w:szCs w:val="24"/>
        </w:rPr>
        <w:t>п</w:t>
      </w:r>
      <w:r w:rsidR="00811326" w:rsidRPr="002B4E16">
        <w:rPr>
          <w:rFonts w:ascii="Times New Roman" w:hAnsi="Times New Roman" w:cs="Times New Roman"/>
          <w:sz w:val="24"/>
          <w:szCs w:val="24"/>
        </w:rPr>
        <w:t>одпункт</w:t>
      </w:r>
      <w:r w:rsidR="0065401D" w:rsidRPr="002B4E16">
        <w:rPr>
          <w:rFonts w:ascii="Times New Roman" w:hAnsi="Times New Roman" w:cs="Times New Roman"/>
          <w:sz w:val="24"/>
          <w:szCs w:val="24"/>
        </w:rPr>
        <w:t xml:space="preserve"> </w:t>
      </w:r>
      <w:r w:rsidR="00811326" w:rsidRPr="002B4E16">
        <w:rPr>
          <w:rFonts w:ascii="Times New Roman" w:hAnsi="Times New Roman" w:cs="Times New Roman"/>
          <w:sz w:val="24"/>
          <w:szCs w:val="24"/>
        </w:rPr>
        <w:t>1 пункта 6 изложить в новой редакции</w:t>
      </w:r>
      <w:r w:rsidR="004365C8">
        <w:rPr>
          <w:rFonts w:ascii="Times New Roman" w:hAnsi="Times New Roman" w:cs="Times New Roman"/>
          <w:sz w:val="24"/>
          <w:szCs w:val="24"/>
        </w:rPr>
        <w:t>:</w:t>
      </w:r>
      <w:r w:rsidRPr="002B4E16">
        <w:rPr>
          <w:rFonts w:ascii="Times New Roman" w:hAnsi="Times New Roman" w:cs="Times New Roman"/>
          <w:sz w:val="24"/>
          <w:szCs w:val="24"/>
        </w:rPr>
        <w:t xml:space="preserve"> </w:t>
      </w:r>
      <w:r w:rsidR="0032681C" w:rsidRPr="002B4E16">
        <w:rPr>
          <w:rFonts w:ascii="Times New Roman" w:hAnsi="Times New Roman" w:cs="Times New Roman"/>
          <w:sz w:val="24"/>
          <w:szCs w:val="24"/>
        </w:rPr>
        <w:t xml:space="preserve">«1)  </w:t>
      </w:r>
      <w:r w:rsidRPr="002B4E16">
        <w:rPr>
          <w:rFonts w:ascii="Times New Roman" w:hAnsi="Times New Roman" w:cs="Times New Roman"/>
          <w:sz w:val="24"/>
          <w:szCs w:val="24"/>
        </w:rPr>
        <w:t>поручений главы МО «</w:t>
      </w:r>
      <w:proofErr w:type="spellStart"/>
      <w:r w:rsidRPr="002B4E16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Pr="002B4E16">
        <w:rPr>
          <w:rFonts w:ascii="Times New Roman" w:hAnsi="Times New Roman" w:cs="Times New Roman"/>
          <w:sz w:val="24"/>
          <w:szCs w:val="24"/>
        </w:rPr>
        <w:t xml:space="preserve"> район», правоохранительных органов, иных органов местного самоуправления, депутатских запросов, обращений граждан и организаций</w:t>
      </w:r>
      <w:proofErr w:type="gramStart"/>
      <w:r w:rsidRPr="002B4E16">
        <w:rPr>
          <w:rFonts w:ascii="Times New Roman" w:hAnsi="Times New Roman" w:cs="Times New Roman"/>
          <w:sz w:val="24"/>
          <w:szCs w:val="24"/>
        </w:rPr>
        <w:t>;</w:t>
      </w:r>
      <w:r w:rsidR="0032681C" w:rsidRPr="002B4E16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32681C" w:rsidRPr="002B4E16">
        <w:rPr>
          <w:rFonts w:ascii="Times New Roman" w:hAnsi="Times New Roman" w:cs="Times New Roman"/>
          <w:sz w:val="24"/>
          <w:szCs w:val="24"/>
        </w:rPr>
        <w:t>;</w:t>
      </w:r>
    </w:p>
    <w:p w:rsidR="00F26FF6" w:rsidRPr="002B4E16" w:rsidRDefault="00F26FF6" w:rsidP="00AB2A20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B4E16">
        <w:rPr>
          <w:rFonts w:ascii="Times New Roman" w:hAnsi="Times New Roman" w:cs="Times New Roman"/>
          <w:sz w:val="24"/>
          <w:szCs w:val="24"/>
        </w:rPr>
        <w:t xml:space="preserve">подпункт 4 пункта 8 </w:t>
      </w:r>
      <w:r w:rsidR="0065401D" w:rsidRPr="002B4E16">
        <w:rPr>
          <w:rFonts w:ascii="Times New Roman" w:hAnsi="Times New Roman" w:cs="Times New Roman"/>
          <w:sz w:val="24"/>
          <w:szCs w:val="24"/>
        </w:rPr>
        <w:t>изложить в новой редакции</w:t>
      </w:r>
      <w:r w:rsidR="004365C8">
        <w:rPr>
          <w:rFonts w:ascii="Times New Roman" w:hAnsi="Times New Roman" w:cs="Times New Roman"/>
          <w:sz w:val="24"/>
          <w:szCs w:val="24"/>
        </w:rPr>
        <w:t>:</w:t>
      </w:r>
      <w:r w:rsidR="0065401D" w:rsidRPr="002B4E16">
        <w:rPr>
          <w:rFonts w:ascii="Times New Roman" w:hAnsi="Times New Roman" w:cs="Times New Roman"/>
          <w:sz w:val="24"/>
          <w:szCs w:val="24"/>
        </w:rPr>
        <w:t xml:space="preserve"> </w:t>
      </w:r>
      <w:r w:rsidR="004365C8">
        <w:rPr>
          <w:rFonts w:ascii="Times New Roman" w:hAnsi="Times New Roman" w:cs="Times New Roman"/>
          <w:sz w:val="24"/>
          <w:szCs w:val="24"/>
        </w:rPr>
        <w:t>«</w:t>
      </w:r>
      <w:r w:rsidR="0032681C" w:rsidRPr="002B4E16">
        <w:rPr>
          <w:rFonts w:ascii="Times New Roman" w:hAnsi="Times New Roman" w:cs="Times New Roman"/>
          <w:sz w:val="24"/>
          <w:szCs w:val="24"/>
        </w:rPr>
        <w:t xml:space="preserve">4)  </w:t>
      </w:r>
      <w:r w:rsidR="0065401D" w:rsidRPr="002B4E16">
        <w:rPr>
          <w:rFonts w:ascii="Times New Roman" w:hAnsi="Times New Roman" w:cs="Times New Roman"/>
          <w:sz w:val="24"/>
          <w:szCs w:val="24"/>
        </w:rPr>
        <w:t xml:space="preserve">предоставлять документы в юридическую службу Администрации </w:t>
      </w:r>
      <w:r w:rsidR="0032681C" w:rsidRPr="002B4E16">
        <w:rPr>
          <w:rFonts w:ascii="Times New Roman" w:hAnsi="Times New Roman" w:cs="Times New Roman"/>
          <w:sz w:val="24"/>
          <w:szCs w:val="24"/>
        </w:rPr>
        <w:t>МО</w:t>
      </w:r>
      <w:r w:rsidR="0065401D" w:rsidRPr="002B4E16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65401D" w:rsidRPr="002B4E16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65401D" w:rsidRPr="002B4E16">
        <w:rPr>
          <w:rFonts w:ascii="Times New Roman" w:hAnsi="Times New Roman" w:cs="Times New Roman"/>
          <w:sz w:val="24"/>
          <w:szCs w:val="24"/>
        </w:rPr>
        <w:t xml:space="preserve"> район» для обращения в суд, арбитражный суд с исками о признании осуществлённых закупок недействительными в соответствии с Граждански</w:t>
      </w:r>
      <w:r w:rsidR="0032681C" w:rsidRPr="002B4E16">
        <w:rPr>
          <w:rFonts w:ascii="Times New Roman" w:hAnsi="Times New Roman" w:cs="Times New Roman"/>
          <w:sz w:val="24"/>
          <w:szCs w:val="24"/>
        </w:rPr>
        <w:t>м кодексом Российской Федерации</w:t>
      </w:r>
      <w:proofErr w:type="gramStart"/>
      <w:r w:rsidR="0032681C" w:rsidRPr="002B4E16">
        <w:rPr>
          <w:rFonts w:ascii="Times New Roman" w:hAnsi="Times New Roman" w:cs="Times New Roman"/>
          <w:sz w:val="24"/>
          <w:szCs w:val="24"/>
        </w:rPr>
        <w:t>.»</w:t>
      </w:r>
      <w:r w:rsidR="00AB2A20" w:rsidRPr="002B4E16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65401D" w:rsidRPr="002B4E16" w:rsidRDefault="0065401D" w:rsidP="00AB2A20">
      <w:pPr>
        <w:pStyle w:val="a3"/>
        <w:numPr>
          <w:ilvl w:val="0"/>
          <w:numId w:val="3"/>
        </w:numPr>
        <w:ind w:left="0" w:firstLine="851"/>
        <w:rPr>
          <w:rFonts w:ascii="Times New Roman" w:hAnsi="Times New Roman" w:cs="Times New Roman"/>
          <w:sz w:val="24"/>
          <w:szCs w:val="24"/>
        </w:rPr>
      </w:pPr>
      <w:r w:rsidRPr="002B4E16">
        <w:rPr>
          <w:rFonts w:ascii="Times New Roman" w:hAnsi="Times New Roman" w:cs="Times New Roman"/>
          <w:sz w:val="24"/>
          <w:szCs w:val="24"/>
        </w:rPr>
        <w:t>в пункте 25 слова «главе Администрации МО «</w:t>
      </w:r>
      <w:proofErr w:type="spellStart"/>
      <w:r w:rsidRPr="002B4E16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Pr="002B4E16">
        <w:rPr>
          <w:rFonts w:ascii="Times New Roman" w:hAnsi="Times New Roman" w:cs="Times New Roman"/>
          <w:sz w:val="24"/>
          <w:szCs w:val="24"/>
        </w:rPr>
        <w:t xml:space="preserve"> район» заменить словами «главе МО  «</w:t>
      </w:r>
      <w:proofErr w:type="spellStart"/>
      <w:r w:rsidRPr="002B4E16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Pr="002B4E16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7F0E37" w:rsidRPr="002B4E16">
        <w:rPr>
          <w:rFonts w:ascii="Times New Roman" w:hAnsi="Times New Roman" w:cs="Times New Roman"/>
          <w:sz w:val="24"/>
          <w:szCs w:val="24"/>
        </w:rPr>
        <w:t>.</w:t>
      </w:r>
    </w:p>
    <w:p w:rsidR="0065401D" w:rsidRPr="002B4E16" w:rsidRDefault="0065401D" w:rsidP="009D2B3D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418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4E16">
        <w:rPr>
          <w:rFonts w:ascii="Times New Roman" w:hAnsi="Times New Roman" w:cs="Times New Roman"/>
          <w:sz w:val="24"/>
          <w:szCs w:val="24"/>
        </w:rPr>
        <w:t xml:space="preserve">Опубликовать настоящее Постановление на официальном сайте </w:t>
      </w:r>
      <w:r w:rsidR="009D2B3D" w:rsidRPr="002B4E16">
        <w:rPr>
          <w:rFonts w:ascii="Times New Roman" w:hAnsi="Times New Roman" w:cs="Times New Roman"/>
          <w:sz w:val="24"/>
          <w:szCs w:val="24"/>
        </w:rPr>
        <w:t>м</w:t>
      </w:r>
      <w:r w:rsidRPr="002B4E16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Pr="002B4E16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Pr="002B4E16">
        <w:rPr>
          <w:rFonts w:ascii="Times New Roman" w:hAnsi="Times New Roman" w:cs="Times New Roman"/>
          <w:sz w:val="24"/>
          <w:szCs w:val="24"/>
        </w:rPr>
        <w:t xml:space="preserve"> район».</w:t>
      </w:r>
    </w:p>
    <w:p w:rsidR="0065401D" w:rsidRPr="002B4E16" w:rsidRDefault="0065401D" w:rsidP="00AB2A20">
      <w:pPr>
        <w:tabs>
          <w:tab w:val="left" w:pos="141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5401D" w:rsidRPr="002B4E16" w:rsidRDefault="0065401D" w:rsidP="0065401D">
      <w:p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401D" w:rsidRPr="002B4E16" w:rsidRDefault="0065401D" w:rsidP="007F0E37">
      <w:pPr>
        <w:tabs>
          <w:tab w:val="left" w:pos="567"/>
          <w:tab w:val="left" w:pos="709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11C8" w:rsidRPr="002B4E16" w:rsidRDefault="00C411C8" w:rsidP="007F0E37">
      <w:pPr>
        <w:tabs>
          <w:tab w:val="left" w:pos="567"/>
          <w:tab w:val="left" w:pos="709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401D" w:rsidRPr="002B4E16" w:rsidRDefault="0065401D" w:rsidP="0065401D">
      <w:p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5655" w:rsidRPr="002B4E16" w:rsidRDefault="0065401D" w:rsidP="00985545">
      <w:p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E16">
        <w:rPr>
          <w:rFonts w:ascii="Times New Roman" w:hAnsi="Times New Roman" w:cs="Times New Roman"/>
          <w:sz w:val="24"/>
          <w:szCs w:val="24"/>
        </w:rPr>
        <w:t xml:space="preserve">Глава                                                      </w:t>
      </w:r>
      <w:r w:rsidR="00995655" w:rsidRPr="002B4E16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985545" w:rsidRPr="002B4E16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995655" w:rsidRPr="002B4E16">
        <w:rPr>
          <w:rFonts w:ascii="Times New Roman" w:hAnsi="Times New Roman" w:cs="Times New Roman"/>
          <w:sz w:val="24"/>
          <w:szCs w:val="24"/>
        </w:rPr>
        <w:t xml:space="preserve"> </w:t>
      </w:r>
      <w:r w:rsidRPr="002B4E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4E16">
        <w:rPr>
          <w:rFonts w:ascii="Times New Roman" w:hAnsi="Times New Roman" w:cs="Times New Roman"/>
          <w:sz w:val="24"/>
          <w:szCs w:val="24"/>
        </w:rPr>
        <w:t>И.В.Асабин</w:t>
      </w:r>
      <w:proofErr w:type="spellEnd"/>
      <w:r w:rsidRPr="002B4E1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B4E16" w:rsidRPr="002B4E16" w:rsidRDefault="002B4E16" w:rsidP="0065401D">
      <w:p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11C8" w:rsidRPr="002B4E16" w:rsidRDefault="00C411C8" w:rsidP="003C2E68">
      <w:pPr>
        <w:tabs>
          <w:tab w:val="left" w:pos="1418"/>
          <w:tab w:val="left" w:pos="7797"/>
          <w:tab w:val="left" w:pos="808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5655" w:rsidRPr="002B4E16" w:rsidRDefault="00995655" w:rsidP="0065401D">
      <w:p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E16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995655" w:rsidRPr="002B4E16" w:rsidRDefault="00995655" w:rsidP="0065401D">
      <w:p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5655" w:rsidRPr="002B4E16" w:rsidRDefault="00995655" w:rsidP="0065401D">
      <w:p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E16">
        <w:rPr>
          <w:rFonts w:ascii="Times New Roman" w:hAnsi="Times New Roman" w:cs="Times New Roman"/>
          <w:sz w:val="24"/>
          <w:szCs w:val="24"/>
        </w:rPr>
        <w:t>Заместитель главы Администрации - начальник</w:t>
      </w:r>
      <w:r w:rsidR="0065401D" w:rsidRPr="002B4E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5655" w:rsidRPr="002B4E16" w:rsidRDefault="00995655" w:rsidP="00995655">
      <w:pPr>
        <w:tabs>
          <w:tab w:val="left" w:pos="1418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E16">
        <w:rPr>
          <w:rFonts w:ascii="Times New Roman" w:hAnsi="Times New Roman" w:cs="Times New Roman"/>
          <w:sz w:val="24"/>
          <w:szCs w:val="24"/>
        </w:rPr>
        <w:t xml:space="preserve">Управления финансов                                                                                            </w:t>
      </w:r>
      <w:proofErr w:type="spellStart"/>
      <w:r w:rsidRPr="002B4E16">
        <w:rPr>
          <w:rFonts w:ascii="Times New Roman" w:hAnsi="Times New Roman" w:cs="Times New Roman"/>
          <w:sz w:val="24"/>
          <w:szCs w:val="24"/>
        </w:rPr>
        <w:t>Т.М.Корякова</w:t>
      </w:r>
      <w:proofErr w:type="spellEnd"/>
      <w:r w:rsidR="0065401D" w:rsidRPr="002B4E1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95655" w:rsidRPr="002B4E16" w:rsidRDefault="00995655" w:rsidP="00995655">
      <w:pPr>
        <w:tabs>
          <w:tab w:val="left" w:pos="1418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5655" w:rsidRPr="002B4E16" w:rsidRDefault="00995655" w:rsidP="00995655">
      <w:pPr>
        <w:tabs>
          <w:tab w:val="left" w:pos="1418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E16">
        <w:rPr>
          <w:rFonts w:ascii="Times New Roman" w:hAnsi="Times New Roman" w:cs="Times New Roman"/>
          <w:sz w:val="24"/>
          <w:szCs w:val="24"/>
        </w:rPr>
        <w:t xml:space="preserve">Отдел </w:t>
      </w:r>
      <w:proofErr w:type="gramStart"/>
      <w:r w:rsidRPr="002B4E16">
        <w:rPr>
          <w:rFonts w:ascii="Times New Roman" w:hAnsi="Times New Roman" w:cs="Times New Roman"/>
          <w:sz w:val="24"/>
          <w:szCs w:val="24"/>
        </w:rPr>
        <w:t>юридической</w:t>
      </w:r>
      <w:proofErr w:type="gramEnd"/>
      <w:r w:rsidRPr="002B4E16">
        <w:rPr>
          <w:rFonts w:ascii="Times New Roman" w:hAnsi="Times New Roman" w:cs="Times New Roman"/>
          <w:sz w:val="24"/>
          <w:szCs w:val="24"/>
        </w:rPr>
        <w:t xml:space="preserve"> и организационно –</w:t>
      </w:r>
    </w:p>
    <w:p w:rsidR="0065401D" w:rsidRPr="002B4E16" w:rsidRDefault="00995655" w:rsidP="00995655">
      <w:pPr>
        <w:tabs>
          <w:tab w:val="left" w:pos="1418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E16">
        <w:rPr>
          <w:rFonts w:ascii="Times New Roman" w:hAnsi="Times New Roman" w:cs="Times New Roman"/>
          <w:sz w:val="24"/>
          <w:szCs w:val="24"/>
        </w:rPr>
        <w:t xml:space="preserve">кадровой работы                                                                                                 </w:t>
      </w:r>
      <w:r w:rsidR="003C2E68" w:rsidRPr="002B4E16">
        <w:rPr>
          <w:rFonts w:ascii="Times New Roman" w:hAnsi="Times New Roman" w:cs="Times New Roman"/>
          <w:sz w:val="24"/>
          <w:szCs w:val="24"/>
        </w:rPr>
        <w:t xml:space="preserve">    О.С Бланк</w:t>
      </w:r>
      <w:r w:rsidR="0065401D" w:rsidRPr="002B4E16">
        <w:rPr>
          <w:rFonts w:ascii="Times New Roman" w:hAnsi="Times New Roman" w:cs="Times New Roman"/>
          <w:sz w:val="24"/>
          <w:szCs w:val="24"/>
        </w:rPr>
        <w:t xml:space="preserve">     </w:t>
      </w:r>
    </w:p>
    <w:sectPr w:rsidR="0065401D" w:rsidRPr="002B4E16" w:rsidSect="0041354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D595B"/>
    <w:multiLevelType w:val="hybridMultilevel"/>
    <w:tmpl w:val="5406CA7E"/>
    <w:lvl w:ilvl="0" w:tplc="08FC10AE">
      <w:start w:val="1"/>
      <w:numFmt w:val="decimal"/>
      <w:lvlText w:val="%1)"/>
      <w:lvlJc w:val="left"/>
      <w:pPr>
        <w:ind w:left="11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">
    <w:nsid w:val="152A2FEB"/>
    <w:multiLevelType w:val="hybridMultilevel"/>
    <w:tmpl w:val="AACC0284"/>
    <w:lvl w:ilvl="0" w:tplc="E99A4516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>
    <w:nsid w:val="26EA17C0"/>
    <w:multiLevelType w:val="hybridMultilevel"/>
    <w:tmpl w:val="5EC4E5DC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24D"/>
    <w:rsid w:val="000D4010"/>
    <w:rsid w:val="00215F52"/>
    <w:rsid w:val="002B4E16"/>
    <w:rsid w:val="0032681C"/>
    <w:rsid w:val="003274A5"/>
    <w:rsid w:val="003C2E68"/>
    <w:rsid w:val="00413546"/>
    <w:rsid w:val="004365C8"/>
    <w:rsid w:val="004733CC"/>
    <w:rsid w:val="00520E79"/>
    <w:rsid w:val="00524DF3"/>
    <w:rsid w:val="0065401D"/>
    <w:rsid w:val="006D524D"/>
    <w:rsid w:val="007F0E37"/>
    <w:rsid w:val="00811326"/>
    <w:rsid w:val="00895A56"/>
    <w:rsid w:val="0094050F"/>
    <w:rsid w:val="00985545"/>
    <w:rsid w:val="00995655"/>
    <w:rsid w:val="009D2B3D"/>
    <w:rsid w:val="009E635D"/>
    <w:rsid w:val="00A03DE6"/>
    <w:rsid w:val="00A15B51"/>
    <w:rsid w:val="00AB2A20"/>
    <w:rsid w:val="00C411C8"/>
    <w:rsid w:val="00DD78F9"/>
    <w:rsid w:val="00DF212D"/>
    <w:rsid w:val="00ED1C84"/>
    <w:rsid w:val="00F26FF6"/>
    <w:rsid w:val="00F4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35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35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A57C02E5.dotm</Template>
  <TotalTime>214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Merzliakova Elena</dc:creator>
  <cp:keywords/>
  <dc:description/>
  <cp:lastModifiedBy>Merzliakova Elena</cp:lastModifiedBy>
  <cp:revision>22</cp:revision>
  <cp:lastPrinted>2016-11-29T06:40:00Z</cp:lastPrinted>
  <dcterms:created xsi:type="dcterms:W3CDTF">2016-11-28T06:37:00Z</dcterms:created>
  <dcterms:modified xsi:type="dcterms:W3CDTF">2016-12-01T05:51:00Z</dcterms:modified>
</cp:coreProperties>
</file>