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DE" w:rsidRPr="00BF6592" w:rsidRDefault="002A2E84" w:rsidP="00A10A1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162085" w:rsidRPr="00BF6592" w:rsidRDefault="00D258D2" w:rsidP="00A10A1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Пояснительная записка</w:t>
      </w:r>
    </w:p>
    <w:p w:rsidR="0047571F" w:rsidRPr="00BF6592" w:rsidRDefault="00162085" w:rsidP="00D258D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об исполнении бюджета</w:t>
      </w:r>
      <w:r w:rsidR="00D258D2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муниципального образования </w:t>
      </w:r>
    </w:p>
    <w:p w:rsidR="00162085" w:rsidRPr="00BF6592" w:rsidRDefault="00162085" w:rsidP="00D258D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Pr="00BF6592">
        <w:rPr>
          <w:rFonts w:ascii="Times New Roman" w:hAnsi="Times New Roman" w:cs="Times New Roman"/>
          <w:sz w:val="27"/>
          <w:szCs w:val="27"/>
        </w:rPr>
        <w:t>Сарапульский</w:t>
      </w:r>
      <w:proofErr w:type="spellEnd"/>
      <w:r w:rsidRPr="00BF6592">
        <w:rPr>
          <w:rFonts w:ascii="Times New Roman" w:hAnsi="Times New Roman" w:cs="Times New Roman"/>
          <w:sz w:val="27"/>
          <w:szCs w:val="27"/>
        </w:rPr>
        <w:t xml:space="preserve"> район»</w:t>
      </w:r>
      <w:r w:rsidR="00D258D2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за </w:t>
      </w:r>
      <w:r w:rsidR="00D9377A" w:rsidRPr="00BF6592">
        <w:rPr>
          <w:rFonts w:ascii="Times New Roman" w:hAnsi="Times New Roman" w:cs="Times New Roman"/>
          <w:sz w:val="27"/>
          <w:szCs w:val="27"/>
        </w:rPr>
        <w:t>9 месяцев</w:t>
      </w:r>
      <w:r w:rsidR="00664CFB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="006A4036" w:rsidRPr="00BF6592">
        <w:rPr>
          <w:rFonts w:ascii="Times New Roman" w:hAnsi="Times New Roman" w:cs="Times New Roman"/>
          <w:sz w:val="27"/>
          <w:szCs w:val="27"/>
        </w:rPr>
        <w:t xml:space="preserve"> 2016</w:t>
      </w:r>
      <w:r w:rsidRPr="00BF6592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F81D78" w:rsidRPr="00BF6592" w:rsidRDefault="00F81D78" w:rsidP="00BF659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По доходам бюджет муниципального образования «</w:t>
      </w:r>
      <w:proofErr w:type="spellStart"/>
      <w:r w:rsidRPr="00BF6592">
        <w:rPr>
          <w:rFonts w:ascii="Times New Roman" w:hAnsi="Times New Roman" w:cs="Times New Roman"/>
          <w:sz w:val="27"/>
          <w:szCs w:val="27"/>
        </w:rPr>
        <w:t>Сарапульский</w:t>
      </w:r>
      <w:proofErr w:type="spellEnd"/>
      <w:r w:rsidRPr="00BF6592">
        <w:rPr>
          <w:rFonts w:ascii="Times New Roman" w:hAnsi="Times New Roman" w:cs="Times New Roman"/>
          <w:sz w:val="27"/>
          <w:szCs w:val="27"/>
        </w:rPr>
        <w:t xml:space="preserve"> район» за </w:t>
      </w:r>
      <w:r w:rsidR="00E14C05">
        <w:rPr>
          <w:rFonts w:ascii="Times New Roman" w:hAnsi="Times New Roman" w:cs="Times New Roman"/>
          <w:sz w:val="27"/>
          <w:szCs w:val="27"/>
        </w:rPr>
        <w:t xml:space="preserve">   </w:t>
      </w:r>
      <w:r w:rsidRPr="00BF6592">
        <w:rPr>
          <w:rFonts w:ascii="Times New Roman" w:hAnsi="Times New Roman" w:cs="Times New Roman"/>
          <w:sz w:val="27"/>
          <w:szCs w:val="27"/>
        </w:rPr>
        <w:t xml:space="preserve">9 месяцев 2016 года исполнен в сумме 691 200,7 тыс. руб., что составляет 104 %  к плану 9 месяцев и  79  %  к уточненному годовому плану. 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Темп роста доходов  к аналогичному  периоду прошлого года составил</w:t>
      </w:r>
      <w:r w:rsidR="00E14C05"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BF6592">
        <w:rPr>
          <w:rFonts w:ascii="Times New Roman" w:hAnsi="Times New Roman" w:cs="Times New Roman"/>
          <w:sz w:val="27"/>
          <w:szCs w:val="27"/>
        </w:rPr>
        <w:t xml:space="preserve">141,5 %.  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Налоговые и неналоговые доходы исполнены в сумме 114 175,7 тыс. руб., что составля</w:t>
      </w:r>
      <w:r w:rsidR="00E14C05">
        <w:rPr>
          <w:rFonts w:ascii="Times New Roman" w:hAnsi="Times New Roman" w:cs="Times New Roman"/>
          <w:sz w:val="27"/>
          <w:szCs w:val="27"/>
        </w:rPr>
        <w:t xml:space="preserve">ет 97 %  к плану 9 месяцев  и  </w:t>
      </w:r>
      <w:r w:rsidRPr="00BF6592">
        <w:rPr>
          <w:rFonts w:ascii="Times New Roman" w:hAnsi="Times New Roman" w:cs="Times New Roman"/>
          <w:sz w:val="27"/>
          <w:szCs w:val="27"/>
        </w:rPr>
        <w:t>71 %  к уточненному годовому плану или не выполнены на сумму 3</w:t>
      </w:r>
      <w:r w:rsidR="00BF6592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>662,3 тыс. руб.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Темп роста налоговых и неналоговых доходов к аналогичному периоду прошлого года составил </w:t>
      </w:r>
      <w:r w:rsidR="00BF6592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112,2 %, или поступило доходов к уровню прошлого года </w:t>
      </w:r>
      <w:r w:rsidR="00561BB3">
        <w:rPr>
          <w:rFonts w:ascii="Times New Roman" w:hAnsi="Times New Roman" w:cs="Times New Roman"/>
          <w:sz w:val="27"/>
          <w:szCs w:val="27"/>
        </w:rPr>
        <w:t xml:space="preserve"> больше </w:t>
      </w:r>
      <w:r w:rsidRPr="00BF6592">
        <w:rPr>
          <w:rFonts w:ascii="Times New Roman" w:hAnsi="Times New Roman" w:cs="Times New Roman"/>
          <w:sz w:val="27"/>
          <w:szCs w:val="27"/>
        </w:rPr>
        <w:t xml:space="preserve">на 12 454,7 тыс. руб. 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В структуре общего объема доходов налоговые и неналоговые доходы составили 16,5 %.  В структуре налоговых и неналоговых доходов наибольшую долю составляют поступления по НДФЛ – 77 %. 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Бюджетные назначения по налоговым и неналоговым доходам к плану 9 месяцев не выполнены по 4 группам доходных источников из 11</w:t>
      </w:r>
      <w:r w:rsidRPr="00BF6592">
        <w:rPr>
          <w:rFonts w:ascii="Times New Roman" w:hAnsi="Times New Roman" w:cs="Times New Roman"/>
          <w:color w:val="000000" w:themeColor="text1"/>
          <w:sz w:val="27"/>
          <w:szCs w:val="27"/>
        </w:rPr>
        <w:t>-и</w:t>
      </w:r>
      <w:r w:rsidRPr="00BF6592">
        <w:rPr>
          <w:rFonts w:ascii="Times New Roman" w:hAnsi="Times New Roman" w:cs="Times New Roman"/>
          <w:color w:val="FF0000"/>
          <w:sz w:val="27"/>
          <w:szCs w:val="27"/>
        </w:rPr>
        <w:t xml:space="preserve">  </w:t>
      </w:r>
      <w:r w:rsidRPr="00BF6592">
        <w:rPr>
          <w:rFonts w:ascii="Times New Roman" w:hAnsi="Times New Roman" w:cs="Times New Roman"/>
          <w:sz w:val="27"/>
          <w:szCs w:val="27"/>
        </w:rPr>
        <w:t>на сумму 4</w:t>
      </w:r>
      <w:r w:rsidR="00BF6592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873,3 тыс. руб.; в том числе: 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по налогам, сборам и регулярным платежам за пользование природными ресурсами</w:t>
      </w:r>
      <w:r w:rsidR="00E14C05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>- 31,5 тыс. руб.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по доходам от использования имущества, находящегося в государственной и муниципальной собственности – 4</w:t>
      </w:r>
      <w:r w:rsidR="00BF6592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>501,60 тыс. руб.;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доходы от платежей за пользование природными ресурсами</w:t>
      </w:r>
      <w:r w:rsidR="00E14C05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>- 211,3 тыс. руб.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-доходы от продажи материальных и нематериальных активов – 128,9 тыс. руб.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Информация по низкому исполнению доходов от использования имущества, находящегося в государственной и муниципальной собственности содержится в пояснительной записке администратора доходов.</w:t>
      </w:r>
    </w:p>
    <w:p w:rsidR="00F81D78" w:rsidRPr="00BF6592" w:rsidRDefault="00F81D78" w:rsidP="00F81D7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Задолженность по налоговым доходам в бюджет района снизилась на </w:t>
      </w:r>
      <w:r w:rsidR="006A6428">
        <w:rPr>
          <w:rFonts w:ascii="Times New Roman" w:hAnsi="Times New Roman" w:cs="Times New Roman"/>
          <w:sz w:val="27"/>
          <w:szCs w:val="27"/>
        </w:rPr>
        <w:t>1</w:t>
      </w:r>
      <w:r w:rsidR="004E5459">
        <w:rPr>
          <w:rFonts w:ascii="Times New Roman" w:hAnsi="Times New Roman" w:cs="Times New Roman"/>
          <w:sz w:val="27"/>
          <w:szCs w:val="27"/>
        </w:rPr>
        <w:t xml:space="preserve"> </w:t>
      </w:r>
      <w:r w:rsidR="006A6428">
        <w:rPr>
          <w:rFonts w:ascii="Times New Roman" w:hAnsi="Times New Roman" w:cs="Times New Roman"/>
          <w:sz w:val="27"/>
          <w:szCs w:val="27"/>
        </w:rPr>
        <w:t>382</w:t>
      </w:r>
      <w:r w:rsidRPr="00BF6592">
        <w:rPr>
          <w:rFonts w:ascii="Times New Roman" w:hAnsi="Times New Roman" w:cs="Times New Roman"/>
          <w:sz w:val="27"/>
          <w:szCs w:val="27"/>
        </w:rPr>
        <w:t xml:space="preserve"> тыс. руб. относительно данных на 01.01.2016 года и составила на 01.10.2016 года </w:t>
      </w:r>
      <w:r w:rsidR="00E14C05">
        <w:rPr>
          <w:rFonts w:ascii="Times New Roman" w:hAnsi="Times New Roman" w:cs="Times New Roman"/>
          <w:sz w:val="27"/>
          <w:szCs w:val="27"/>
        </w:rPr>
        <w:t xml:space="preserve">     </w:t>
      </w:r>
      <w:r w:rsidR="006A6428">
        <w:rPr>
          <w:rFonts w:ascii="Times New Roman" w:hAnsi="Times New Roman" w:cs="Times New Roman"/>
          <w:sz w:val="27"/>
          <w:szCs w:val="27"/>
        </w:rPr>
        <w:t>1</w:t>
      </w:r>
      <w:r w:rsidR="004E5459">
        <w:rPr>
          <w:rFonts w:ascii="Times New Roman" w:hAnsi="Times New Roman" w:cs="Times New Roman"/>
          <w:sz w:val="27"/>
          <w:szCs w:val="27"/>
        </w:rPr>
        <w:t xml:space="preserve"> </w:t>
      </w:r>
      <w:r w:rsidR="006A6428">
        <w:rPr>
          <w:rFonts w:ascii="Times New Roman" w:hAnsi="Times New Roman" w:cs="Times New Roman"/>
          <w:sz w:val="27"/>
          <w:szCs w:val="27"/>
        </w:rPr>
        <w:t>308</w:t>
      </w:r>
      <w:r w:rsidRPr="00BF6592">
        <w:rPr>
          <w:rFonts w:ascii="Times New Roman" w:hAnsi="Times New Roman" w:cs="Times New Roman"/>
          <w:sz w:val="27"/>
          <w:szCs w:val="27"/>
        </w:rPr>
        <w:t xml:space="preserve"> тыс. руб. </w:t>
      </w:r>
    </w:p>
    <w:p w:rsidR="005F5D61" w:rsidRPr="00BF6592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Безвозмездные  поступления из бюджетов других уров</w:t>
      </w:r>
      <w:r w:rsidR="00312EF1" w:rsidRPr="00BF6592">
        <w:rPr>
          <w:rFonts w:ascii="Times New Roman" w:hAnsi="Times New Roman" w:cs="Times New Roman"/>
          <w:sz w:val="27"/>
          <w:szCs w:val="27"/>
        </w:rPr>
        <w:t>ней исполнены</w:t>
      </w:r>
      <w:r w:rsidR="00CC27AF" w:rsidRPr="00BF6592">
        <w:rPr>
          <w:rFonts w:ascii="Times New Roman" w:hAnsi="Times New Roman" w:cs="Times New Roman"/>
          <w:sz w:val="27"/>
          <w:szCs w:val="27"/>
        </w:rPr>
        <w:t xml:space="preserve"> в сумме 577 025,1 тыс. руб., при плане 709 679,2 тыс. руб., что составляет </w:t>
      </w:r>
      <w:r w:rsidR="00D9377A" w:rsidRPr="00BF6592">
        <w:rPr>
          <w:rFonts w:ascii="Times New Roman" w:hAnsi="Times New Roman" w:cs="Times New Roman"/>
          <w:sz w:val="27"/>
          <w:szCs w:val="27"/>
        </w:rPr>
        <w:t>81</w:t>
      </w:r>
      <w:r w:rsidR="00312EF1" w:rsidRPr="00BF6592">
        <w:rPr>
          <w:rFonts w:ascii="Times New Roman" w:hAnsi="Times New Roman" w:cs="Times New Roman"/>
          <w:sz w:val="27"/>
          <w:szCs w:val="27"/>
        </w:rPr>
        <w:t xml:space="preserve"> % к уточнё</w:t>
      </w:r>
      <w:r w:rsidRPr="00BF6592">
        <w:rPr>
          <w:rFonts w:ascii="Times New Roman" w:hAnsi="Times New Roman" w:cs="Times New Roman"/>
          <w:sz w:val="27"/>
          <w:szCs w:val="27"/>
        </w:rPr>
        <w:t>нному годовому плану.</w:t>
      </w:r>
    </w:p>
    <w:p w:rsidR="005F5D61" w:rsidRPr="00BF6592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Бюджет района за </w:t>
      </w:r>
      <w:r w:rsidR="00D9377A" w:rsidRPr="00BF6592">
        <w:rPr>
          <w:rFonts w:ascii="Times New Roman" w:hAnsi="Times New Roman" w:cs="Times New Roman"/>
          <w:sz w:val="27"/>
          <w:szCs w:val="27"/>
        </w:rPr>
        <w:t>9 месяцев</w:t>
      </w:r>
      <w:r w:rsidRPr="00BF6592">
        <w:rPr>
          <w:rFonts w:ascii="Times New Roman" w:hAnsi="Times New Roman" w:cs="Times New Roman"/>
          <w:sz w:val="27"/>
          <w:szCs w:val="27"/>
        </w:rPr>
        <w:t xml:space="preserve">  2016 года </w:t>
      </w:r>
      <w:r w:rsidR="00D9377A" w:rsidRPr="00BF6592">
        <w:rPr>
          <w:rFonts w:ascii="Times New Roman" w:hAnsi="Times New Roman" w:cs="Times New Roman"/>
          <w:sz w:val="27"/>
          <w:szCs w:val="27"/>
        </w:rPr>
        <w:t>исполнен с профицитом в сумме 3</w:t>
      </w:r>
      <w:r w:rsidR="00CC27AF" w:rsidRPr="00BF6592">
        <w:rPr>
          <w:rFonts w:ascii="Times New Roman" w:hAnsi="Times New Roman" w:cs="Times New Roman"/>
          <w:sz w:val="27"/>
          <w:szCs w:val="27"/>
        </w:rPr>
        <w:t>5 932,5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то есть с превышением </w:t>
      </w:r>
      <w:r w:rsidR="00312EF1" w:rsidRPr="00BF6592">
        <w:rPr>
          <w:rFonts w:ascii="Times New Roman" w:hAnsi="Times New Roman" w:cs="Times New Roman"/>
          <w:sz w:val="27"/>
          <w:szCs w:val="27"/>
        </w:rPr>
        <w:t>доходов над расходами</w:t>
      </w:r>
      <w:r w:rsidRPr="00BF6592">
        <w:rPr>
          <w:rFonts w:ascii="Times New Roman" w:hAnsi="Times New Roman" w:cs="Times New Roman"/>
          <w:sz w:val="27"/>
          <w:szCs w:val="27"/>
        </w:rPr>
        <w:t>. Профицит образовался за счет остатков</w:t>
      </w:r>
      <w:r w:rsidR="00312EF1" w:rsidRPr="00BF6592">
        <w:rPr>
          <w:rFonts w:ascii="Times New Roman" w:hAnsi="Times New Roman" w:cs="Times New Roman"/>
          <w:sz w:val="27"/>
          <w:szCs w:val="27"/>
        </w:rPr>
        <w:t xml:space="preserve"> целевых</w:t>
      </w:r>
      <w:r w:rsidRPr="00BF6592">
        <w:rPr>
          <w:rFonts w:ascii="Times New Roman" w:hAnsi="Times New Roman" w:cs="Times New Roman"/>
          <w:sz w:val="27"/>
          <w:szCs w:val="27"/>
        </w:rPr>
        <w:t xml:space="preserve"> средств, оставшихся</w:t>
      </w:r>
      <w:r w:rsidR="00312EF1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="00D9377A" w:rsidRPr="00BF6592">
        <w:rPr>
          <w:rFonts w:ascii="Times New Roman" w:hAnsi="Times New Roman" w:cs="Times New Roman"/>
          <w:sz w:val="27"/>
          <w:szCs w:val="27"/>
        </w:rPr>
        <w:t>на едином счете бюджета на 01.10</w:t>
      </w:r>
      <w:r w:rsidRPr="00BF6592">
        <w:rPr>
          <w:rFonts w:ascii="Times New Roman" w:hAnsi="Times New Roman" w:cs="Times New Roman"/>
          <w:sz w:val="27"/>
          <w:szCs w:val="27"/>
        </w:rPr>
        <w:t>.2016 года.</w:t>
      </w:r>
    </w:p>
    <w:p w:rsidR="005F5D61" w:rsidRPr="00BF6592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3367C" w:rsidRPr="00BF6592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Бюджет района по расходам исполнен в сумме </w:t>
      </w:r>
      <w:r w:rsidR="00CC27AF" w:rsidRPr="00BF6592">
        <w:rPr>
          <w:rFonts w:ascii="Times New Roman" w:hAnsi="Times New Roman" w:cs="Times New Roman"/>
          <w:sz w:val="27"/>
          <w:szCs w:val="27"/>
        </w:rPr>
        <w:t>655 268,2</w:t>
      </w:r>
      <w:r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="00CC27AF" w:rsidRPr="00BF6592">
        <w:rPr>
          <w:rFonts w:ascii="Times New Roman" w:hAnsi="Times New Roman" w:cs="Times New Roman"/>
          <w:sz w:val="27"/>
          <w:szCs w:val="27"/>
        </w:rPr>
        <w:t>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или на </w:t>
      </w:r>
      <w:r w:rsidR="00CC27AF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="00E14C05">
        <w:rPr>
          <w:rFonts w:ascii="Times New Roman" w:hAnsi="Times New Roman" w:cs="Times New Roman"/>
          <w:sz w:val="27"/>
          <w:szCs w:val="27"/>
        </w:rPr>
        <w:t xml:space="preserve">    </w:t>
      </w:r>
      <w:r w:rsidR="00D9377A" w:rsidRPr="00BF6592">
        <w:rPr>
          <w:rFonts w:ascii="Times New Roman" w:hAnsi="Times New Roman" w:cs="Times New Roman"/>
          <w:sz w:val="27"/>
          <w:szCs w:val="27"/>
        </w:rPr>
        <w:t>71</w:t>
      </w:r>
      <w:r w:rsidRPr="00BF6592">
        <w:rPr>
          <w:rFonts w:ascii="Times New Roman" w:hAnsi="Times New Roman" w:cs="Times New Roman"/>
          <w:sz w:val="27"/>
          <w:szCs w:val="27"/>
        </w:rPr>
        <w:t xml:space="preserve"> % к уточненному годовому плану.</w:t>
      </w:r>
    </w:p>
    <w:p w:rsidR="0043367C" w:rsidRPr="00BF6592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Темп роста расходов к аналогичному периоду прошлого года составил </w:t>
      </w:r>
      <w:r w:rsidR="0096597E" w:rsidRPr="00BF6592">
        <w:rPr>
          <w:rFonts w:ascii="Times New Roman" w:hAnsi="Times New Roman" w:cs="Times New Roman"/>
          <w:sz w:val="27"/>
          <w:szCs w:val="27"/>
        </w:rPr>
        <w:t xml:space="preserve">  </w:t>
      </w:r>
      <w:r w:rsidR="00D9377A" w:rsidRPr="00BF6592">
        <w:rPr>
          <w:rFonts w:ascii="Times New Roman" w:hAnsi="Times New Roman" w:cs="Times New Roman"/>
          <w:sz w:val="27"/>
          <w:szCs w:val="27"/>
        </w:rPr>
        <w:t>133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</w:t>
      </w:r>
    </w:p>
    <w:p w:rsidR="0043367C" w:rsidRPr="00BF6592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В структуре расходов бюджета расходы социальной направленнос</w:t>
      </w:r>
      <w:r w:rsidR="009A5028" w:rsidRPr="00BF6592">
        <w:rPr>
          <w:rFonts w:ascii="Times New Roman" w:hAnsi="Times New Roman" w:cs="Times New Roman"/>
          <w:sz w:val="27"/>
          <w:szCs w:val="27"/>
        </w:rPr>
        <w:t>ти в бюджете района составили 8</w:t>
      </w:r>
      <w:r w:rsidR="00D9377A" w:rsidRPr="00BF6592">
        <w:rPr>
          <w:rFonts w:ascii="Times New Roman" w:hAnsi="Times New Roman" w:cs="Times New Roman"/>
          <w:sz w:val="27"/>
          <w:szCs w:val="27"/>
        </w:rPr>
        <w:t>5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</w:t>
      </w:r>
    </w:p>
    <w:p w:rsidR="0043367C" w:rsidRPr="00BF6592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Расходы на поддержку </w:t>
      </w:r>
      <w:r w:rsidR="00DF4E5F" w:rsidRPr="00BF6592">
        <w:rPr>
          <w:rFonts w:ascii="Times New Roman" w:hAnsi="Times New Roman" w:cs="Times New Roman"/>
          <w:sz w:val="27"/>
          <w:szCs w:val="27"/>
        </w:rPr>
        <w:t xml:space="preserve">отраслей экономики составили </w:t>
      </w:r>
      <w:r w:rsidR="00D9377A" w:rsidRPr="00BF6592">
        <w:rPr>
          <w:rFonts w:ascii="Times New Roman" w:hAnsi="Times New Roman" w:cs="Times New Roman"/>
          <w:sz w:val="27"/>
          <w:szCs w:val="27"/>
        </w:rPr>
        <w:t>4</w:t>
      </w:r>
      <w:r w:rsidRPr="00BF6592">
        <w:rPr>
          <w:rFonts w:ascii="Times New Roman" w:hAnsi="Times New Roman" w:cs="Times New Roman"/>
          <w:sz w:val="27"/>
          <w:szCs w:val="27"/>
        </w:rPr>
        <w:t xml:space="preserve"> % всех расходов бюджета района.</w:t>
      </w:r>
    </w:p>
    <w:p w:rsidR="0043367C" w:rsidRPr="00BF6592" w:rsidRDefault="0043367C" w:rsidP="0043367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lastRenderedPageBreak/>
        <w:t xml:space="preserve">Расходы на общегосударственные вопросы составили </w:t>
      </w:r>
      <w:r w:rsidR="00D9377A" w:rsidRPr="00BF6592">
        <w:rPr>
          <w:rFonts w:ascii="Times New Roman" w:hAnsi="Times New Roman" w:cs="Times New Roman"/>
          <w:sz w:val="27"/>
          <w:szCs w:val="27"/>
        </w:rPr>
        <w:t>8</w:t>
      </w:r>
      <w:r w:rsidRPr="00BF6592">
        <w:rPr>
          <w:rFonts w:ascii="Times New Roman" w:hAnsi="Times New Roman" w:cs="Times New Roman"/>
          <w:sz w:val="27"/>
          <w:szCs w:val="27"/>
        </w:rPr>
        <w:t xml:space="preserve"> % всех расходов бюджета района.</w:t>
      </w:r>
    </w:p>
    <w:p w:rsidR="001C203F" w:rsidRPr="00BF6592" w:rsidRDefault="006C3DD4" w:rsidP="0043367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Из 11 разделов функциональной классификации расходов бюджета исполнение расходной части бюджета ниже </w:t>
      </w:r>
      <w:r w:rsidR="001C203F" w:rsidRPr="00BF6592">
        <w:rPr>
          <w:rFonts w:ascii="Times New Roman" w:hAnsi="Times New Roman" w:cs="Times New Roman"/>
          <w:sz w:val="27"/>
          <w:szCs w:val="27"/>
        </w:rPr>
        <w:t>70</w:t>
      </w:r>
      <w:r w:rsidRPr="00BF6592">
        <w:rPr>
          <w:rFonts w:ascii="Times New Roman" w:hAnsi="Times New Roman" w:cs="Times New Roman"/>
          <w:sz w:val="27"/>
          <w:szCs w:val="27"/>
        </w:rPr>
        <w:t xml:space="preserve"> % по </w:t>
      </w:r>
      <w:r w:rsidR="001C203F" w:rsidRPr="00BF6592">
        <w:rPr>
          <w:rFonts w:ascii="Times New Roman" w:hAnsi="Times New Roman" w:cs="Times New Roman"/>
          <w:sz w:val="27"/>
          <w:szCs w:val="27"/>
        </w:rPr>
        <w:t xml:space="preserve">5 </w:t>
      </w:r>
      <w:r w:rsidR="00DF4E5F" w:rsidRPr="00BF6592">
        <w:rPr>
          <w:rFonts w:ascii="Times New Roman" w:hAnsi="Times New Roman" w:cs="Times New Roman"/>
          <w:sz w:val="27"/>
          <w:szCs w:val="27"/>
        </w:rPr>
        <w:t>разделам</w:t>
      </w:r>
      <w:r w:rsidRPr="00BF6592">
        <w:rPr>
          <w:rFonts w:ascii="Times New Roman" w:hAnsi="Times New Roman" w:cs="Times New Roman"/>
          <w:sz w:val="27"/>
          <w:szCs w:val="27"/>
        </w:rPr>
        <w:t>:</w:t>
      </w:r>
    </w:p>
    <w:p w:rsidR="001C203F" w:rsidRPr="00BF6592" w:rsidRDefault="001C203F" w:rsidP="0043367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«Общегосударственные вопросы» - 67 %;</w:t>
      </w:r>
    </w:p>
    <w:p w:rsidR="00DF4E5F" w:rsidRPr="00BF6592" w:rsidRDefault="001C203F" w:rsidP="0043367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«Национальная оборона» - 69 %;</w:t>
      </w:r>
      <w:r w:rsidR="006C3DD4" w:rsidRPr="00BF6592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C3DD4" w:rsidRPr="00BF6592" w:rsidRDefault="003D0D40" w:rsidP="0043367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«Национальная экономика» - </w:t>
      </w:r>
      <w:r w:rsidR="001C203F" w:rsidRPr="00BF6592">
        <w:rPr>
          <w:rFonts w:ascii="Times New Roman" w:hAnsi="Times New Roman" w:cs="Times New Roman"/>
          <w:sz w:val="27"/>
          <w:szCs w:val="27"/>
        </w:rPr>
        <w:t>31</w:t>
      </w:r>
      <w:r w:rsidRPr="00BF6592">
        <w:rPr>
          <w:rFonts w:ascii="Times New Roman" w:hAnsi="Times New Roman" w:cs="Times New Roman"/>
          <w:sz w:val="27"/>
          <w:szCs w:val="27"/>
        </w:rPr>
        <w:t xml:space="preserve"> %</w:t>
      </w:r>
      <w:r w:rsidR="00DF4E5F" w:rsidRPr="00BF6592">
        <w:rPr>
          <w:rFonts w:ascii="Times New Roman" w:hAnsi="Times New Roman" w:cs="Times New Roman"/>
          <w:sz w:val="27"/>
          <w:szCs w:val="27"/>
        </w:rPr>
        <w:t>;</w:t>
      </w:r>
    </w:p>
    <w:p w:rsidR="00DF4E5F" w:rsidRPr="00BF6592" w:rsidRDefault="00DF4E5F" w:rsidP="0043367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«Жилищно-коммунальное хозяйство» - </w:t>
      </w:r>
      <w:r w:rsidR="001C203F" w:rsidRPr="00BF6592">
        <w:rPr>
          <w:rFonts w:ascii="Times New Roman" w:hAnsi="Times New Roman" w:cs="Times New Roman"/>
          <w:sz w:val="27"/>
          <w:szCs w:val="27"/>
        </w:rPr>
        <w:t>41 %;</w:t>
      </w:r>
    </w:p>
    <w:p w:rsidR="001C203F" w:rsidRPr="00BF6592" w:rsidRDefault="001C203F" w:rsidP="0043367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«Физическая культура и спорт» - 66 %.</w:t>
      </w:r>
    </w:p>
    <w:p w:rsidR="006C3DD4" w:rsidRPr="00BF6592" w:rsidRDefault="001C203F" w:rsidP="0043367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Причины низкого исполнения</w:t>
      </w:r>
      <w:r w:rsidR="006C3DD4" w:rsidRPr="00BF6592">
        <w:rPr>
          <w:rFonts w:ascii="Times New Roman" w:hAnsi="Times New Roman" w:cs="Times New Roman"/>
          <w:sz w:val="27"/>
          <w:szCs w:val="27"/>
        </w:rPr>
        <w:t xml:space="preserve"> расходной части бюджета по подразд</w:t>
      </w:r>
      <w:r w:rsidRPr="00BF6592">
        <w:rPr>
          <w:rFonts w:ascii="Times New Roman" w:hAnsi="Times New Roman" w:cs="Times New Roman"/>
          <w:sz w:val="27"/>
          <w:szCs w:val="27"/>
        </w:rPr>
        <w:t>елам бюджетной классификации РФ:</w:t>
      </w:r>
    </w:p>
    <w:p w:rsidR="00D80F08" w:rsidRPr="00BF6592" w:rsidRDefault="003D0D40" w:rsidP="001C20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По </w:t>
      </w:r>
      <w:r w:rsidR="001C203F" w:rsidRPr="00BF6592">
        <w:rPr>
          <w:rFonts w:ascii="Times New Roman" w:hAnsi="Times New Roman" w:cs="Times New Roman"/>
          <w:sz w:val="27"/>
          <w:szCs w:val="27"/>
        </w:rPr>
        <w:t xml:space="preserve"> подразделу</w:t>
      </w:r>
      <w:r w:rsidR="000B40D6" w:rsidRPr="00BF6592">
        <w:rPr>
          <w:rFonts w:ascii="Times New Roman" w:hAnsi="Times New Roman" w:cs="Times New Roman"/>
          <w:sz w:val="27"/>
          <w:szCs w:val="27"/>
        </w:rPr>
        <w:t xml:space="preserve">  </w:t>
      </w:r>
      <w:r w:rsidR="001C203F" w:rsidRPr="00BF6592">
        <w:rPr>
          <w:rFonts w:ascii="Times New Roman" w:hAnsi="Times New Roman" w:cs="Times New Roman"/>
          <w:sz w:val="27"/>
          <w:szCs w:val="27"/>
        </w:rPr>
        <w:t>0309 «</w:t>
      </w:r>
      <w:r w:rsidR="00F92BB7" w:rsidRPr="00BF6592">
        <w:rPr>
          <w:rFonts w:ascii="Times New Roman" w:hAnsi="Times New Roman" w:cs="Times New Roman"/>
          <w:sz w:val="27"/>
          <w:szCs w:val="27"/>
        </w:rPr>
        <w:t>Защита населения и территории от последствий чрезвычайных ситуаций природного и техногенного х</w:t>
      </w:r>
      <w:r w:rsidR="001C203F" w:rsidRPr="00BF6592">
        <w:rPr>
          <w:rFonts w:ascii="Times New Roman" w:hAnsi="Times New Roman" w:cs="Times New Roman"/>
          <w:sz w:val="27"/>
          <w:szCs w:val="27"/>
        </w:rPr>
        <w:t xml:space="preserve">арактера, гражданская оборона» </w:t>
      </w:r>
      <w:r w:rsidR="00D80F08" w:rsidRPr="00BF6592">
        <w:rPr>
          <w:rFonts w:ascii="Times New Roman" w:hAnsi="Times New Roman" w:cs="Times New Roman"/>
          <w:sz w:val="27"/>
          <w:szCs w:val="27"/>
        </w:rPr>
        <w:t xml:space="preserve">расходы исполнены на 0 % к уточненному годовому плану. </w:t>
      </w:r>
      <w:r w:rsidR="0017607B">
        <w:rPr>
          <w:rFonts w:ascii="Times New Roman" w:hAnsi="Times New Roman" w:cs="Times New Roman"/>
          <w:sz w:val="27"/>
          <w:szCs w:val="27"/>
        </w:rPr>
        <w:t xml:space="preserve">Из запланированных 170 тыс. руб., 100 тыс. руб. предусмотрены на резервный фонд Администрации, который планируется на непредвиденные расходы, в том числе на 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 </w:t>
      </w:r>
      <w:r w:rsidR="00F8708B" w:rsidRPr="00BF6592">
        <w:rPr>
          <w:rFonts w:ascii="Times New Roman" w:hAnsi="Times New Roman" w:cs="Times New Roman"/>
          <w:sz w:val="27"/>
          <w:szCs w:val="27"/>
        </w:rPr>
        <w:t xml:space="preserve">Исполнение расходов </w:t>
      </w:r>
      <w:r w:rsidR="0017607B">
        <w:rPr>
          <w:rFonts w:ascii="Times New Roman" w:hAnsi="Times New Roman" w:cs="Times New Roman"/>
          <w:sz w:val="27"/>
          <w:szCs w:val="27"/>
        </w:rPr>
        <w:t xml:space="preserve">по другим мероприятиям </w:t>
      </w:r>
      <w:r w:rsidR="00F8708B" w:rsidRPr="00BF6592">
        <w:rPr>
          <w:rFonts w:ascii="Times New Roman" w:hAnsi="Times New Roman" w:cs="Times New Roman"/>
          <w:sz w:val="27"/>
          <w:szCs w:val="27"/>
        </w:rPr>
        <w:t>производится в соответствии с планом мероприятий</w:t>
      </w:r>
      <w:r w:rsidR="001C203F" w:rsidRPr="00BF6592">
        <w:rPr>
          <w:rFonts w:ascii="Times New Roman" w:hAnsi="Times New Roman" w:cs="Times New Roman"/>
          <w:sz w:val="27"/>
          <w:szCs w:val="27"/>
        </w:rPr>
        <w:t>, предусмотренных муниципальной программой.</w:t>
      </w:r>
      <w:r w:rsidR="00D01483" w:rsidRPr="00BF6592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46F51" w:rsidRPr="00BF6592" w:rsidRDefault="00946F51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По </w:t>
      </w:r>
      <w:r w:rsidR="001C203F" w:rsidRPr="00BF6592">
        <w:rPr>
          <w:rFonts w:ascii="Times New Roman" w:hAnsi="Times New Roman" w:cs="Times New Roman"/>
          <w:sz w:val="27"/>
          <w:szCs w:val="27"/>
        </w:rPr>
        <w:t>14</w:t>
      </w:r>
      <w:r w:rsidRPr="00BF6592">
        <w:rPr>
          <w:rFonts w:ascii="Times New Roman" w:hAnsi="Times New Roman" w:cs="Times New Roman"/>
          <w:sz w:val="27"/>
          <w:szCs w:val="27"/>
        </w:rPr>
        <w:t xml:space="preserve"> подразделам классификации расходов бюджета расходы исполнены ниже </w:t>
      </w:r>
      <w:r w:rsidR="001C203F" w:rsidRPr="00BF6592">
        <w:rPr>
          <w:rFonts w:ascii="Times New Roman" w:hAnsi="Times New Roman" w:cs="Times New Roman"/>
          <w:sz w:val="27"/>
          <w:szCs w:val="27"/>
        </w:rPr>
        <w:t>70</w:t>
      </w:r>
      <w:r w:rsidRPr="00BF6592">
        <w:rPr>
          <w:rFonts w:ascii="Times New Roman" w:hAnsi="Times New Roman" w:cs="Times New Roman"/>
          <w:sz w:val="27"/>
          <w:szCs w:val="27"/>
        </w:rPr>
        <w:t xml:space="preserve"> %:</w:t>
      </w:r>
    </w:p>
    <w:p w:rsidR="001C203F" w:rsidRPr="00BF6592" w:rsidRDefault="001C203F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0102 «Функционирование высшего должностного лица субъектов Российской Федерации и органа местного самоуправления», </w:t>
      </w:r>
    </w:p>
    <w:p w:rsidR="001C203F" w:rsidRPr="00BF6592" w:rsidRDefault="00B3383F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0104 «Функционирование Правительства Российской Федерации, высших органов исполнительной власти субъектов Российской Федерации, местных администраций» </w:t>
      </w:r>
    </w:p>
    <w:p w:rsidR="00B3383F" w:rsidRPr="00BF6592" w:rsidRDefault="00B3383F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расходы исполнены в сумме </w:t>
      </w:r>
      <w:r w:rsidR="00CC27AF" w:rsidRPr="00BF6592">
        <w:rPr>
          <w:rFonts w:ascii="Times New Roman" w:hAnsi="Times New Roman" w:cs="Times New Roman"/>
          <w:sz w:val="27"/>
          <w:szCs w:val="27"/>
        </w:rPr>
        <w:t>33 316,7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при плане </w:t>
      </w:r>
      <w:r w:rsidR="00CC27AF" w:rsidRPr="00BF6592">
        <w:rPr>
          <w:rFonts w:ascii="Times New Roman" w:hAnsi="Times New Roman" w:cs="Times New Roman"/>
          <w:sz w:val="27"/>
          <w:szCs w:val="27"/>
        </w:rPr>
        <w:t>48  490,1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что составляет </w:t>
      </w:r>
      <w:r w:rsidR="009B2899" w:rsidRPr="00BF6592">
        <w:rPr>
          <w:rFonts w:ascii="Times New Roman" w:hAnsi="Times New Roman" w:cs="Times New Roman"/>
          <w:sz w:val="27"/>
          <w:szCs w:val="27"/>
        </w:rPr>
        <w:t>69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 Низкий процент составил в связи с изменением структуры Совета депутатов и Администрации района и уточнением бюджетных ассигнований между получателями бюджетных средств.</w:t>
      </w:r>
    </w:p>
    <w:p w:rsidR="009B2899" w:rsidRPr="00BF6592" w:rsidRDefault="009B2899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0105 «Судебная система» расходы исполнены в сумме 23</w:t>
      </w:r>
      <w:r w:rsidR="00CC27AF" w:rsidRPr="00BF6592">
        <w:rPr>
          <w:rFonts w:ascii="Times New Roman" w:hAnsi="Times New Roman" w:cs="Times New Roman"/>
          <w:sz w:val="27"/>
          <w:szCs w:val="27"/>
        </w:rPr>
        <w:t>,1</w:t>
      </w:r>
      <w:r w:rsidRPr="00BF6592">
        <w:rPr>
          <w:rFonts w:ascii="Times New Roman" w:hAnsi="Times New Roman" w:cs="Times New Roman"/>
          <w:sz w:val="27"/>
          <w:szCs w:val="27"/>
        </w:rPr>
        <w:t xml:space="preserve"> тыс. руб., при плане 34 тыс. руб., что составляет 68 %. </w:t>
      </w:r>
      <w:r w:rsidR="00034C5A" w:rsidRPr="00BF6592">
        <w:rPr>
          <w:rFonts w:ascii="Times New Roman" w:hAnsi="Times New Roman" w:cs="Times New Roman"/>
          <w:sz w:val="27"/>
          <w:szCs w:val="27"/>
        </w:rPr>
        <w:t>Расходы по формированию списков кандидатов в присяжные заседатели исполнены на текущую дату в пределах фактической потребности.</w:t>
      </w:r>
    </w:p>
    <w:p w:rsidR="00924FDE" w:rsidRPr="00BF6592" w:rsidRDefault="00924FDE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F6592">
        <w:rPr>
          <w:rFonts w:ascii="Times New Roman" w:hAnsi="Times New Roman" w:cs="Times New Roman"/>
          <w:sz w:val="27"/>
          <w:szCs w:val="27"/>
        </w:rPr>
        <w:t>0113 «Другие общегосударственные вопросы»</w:t>
      </w:r>
      <w:r w:rsidR="00CC27AF" w:rsidRPr="00BF6592">
        <w:rPr>
          <w:rFonts w:ascii="Times New Roman" w:hAnsi="Times New Roman" w:cs="Times New Roman"/>
          <w:sz w:val="27"/>
          <w:szCs w:val="27"/>
        </w:rPr>
        <w:t xml:space="preserve"> расход</w:t>
      </w:r>
      <w:r w:rsidR="00E14C05">
        <w:rPr>
          <w:rFonts w:ascii="Times New Roman" w:hAnsi="Times New Roman" w:cs="Times New Roman"/>
          <w:sz w:val="27"/>
          <w:szCs w:val="27"/>
        </w:rPr>
        <w:t>ы исполнены в сумме 12 142,1 тыс</w:t>
      </w:r>
      <w:r w:rsidR="00CC27AF" w:rsidRPr="00BF6592">
        <w:rPr>
          <w:rFonts w:ascii="Times New Roman" w:hAnsi="Times New Roman" w:cs="Times New Roman"/>
          <w:sz w:val="27"/>
          <w:szCs w:val="27"/>
        </w:rPr>
        <w:t>. руб., при плане 21 523,1</w:t>
      </w:r>
      <w:r w:rsidR="00E14C05">
        <w:rPr>
          <w:rFonts w:ascii="Times New Roman" w:hAnsi="Times New Roman" w:cs="Times New Roman"/>
          <w:sz w:val="27"/>
          <w:szCs w:val="27"/>
        </w:rPr>
        <w:t xml:space="preserve">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что составляет 56 %.  Причиной низкого исполнения расходов является отсутствие объёмов финансирования на исполнение решения Арбитражного суда УР на возмещение стоимости неотделимых улучшений арендованного имущества объектов ЖКХ и уплату процентов за пользование чужими средствами в пользу ООО «ЖКХ </w:t>
      </w:r>
      <w:proofErr w:type="spellStart"/>
      <w:r w:rsidRPr="00BF6592">
        <w:rPr>
          <w:rFonts w:ascii="Times New Roman" w:hAnsi="Times New Roman" w:cs="Times New Roman"/>
          <w:sz w:val="27"/>
          <w:szCs w:val="27"/>
        </w:rPr>
        <w:t>Сигаево</w:t>
      </w:r>
      <w:proofErr w:type="spellEnd"/>
      <w:r w:rsidRPr="00BF6592">
        <w:rPr>
          <w:rFonts w:ascii="Times New Roman" w:hAnsi="Times New Roman" w:cs="Times New Roman"/>
          <w:sz w:val="27"/>
          <w:szCs w:val="27"/>
        </w:rPr>
        <w:t xml:space="preserve"> Плюс» в сумме 4,7</w:t>
      </w:r>
      <w:proofErr w:type="gramEnd"/>
      <w:r w:rsidRPr="00BF6592">
        <w:rPr>
          <w:rFonts w:ascii="Times New Roman" w:hAnsi="Times New Roman" w:cs="Times New Roman"/>
          <w:sz w:val="27"/>
          <w:szCs w:val="27"/>
        </w:rPr>
        <w:t xml:space="preserve"> млн. руб. (планирование привлечения бюджетного кредита из бюджета УР).</w:t>
      </w:r>
    </w:p>
    <w:p w:rsidR="00CC27AF" w:rsidRPr="00BF6592" w:rsidRDefault="00CC27AF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F6592">
        <w:rPr>
          <w:rFonts w:ascii="Times New Roman" w:hAnsi="Times New Roman" w:cs="Times New Roman"/>
          <w:sz w:val="27"/>
          <w:szCs w:val="27"/>
        </w:rPr>
        <w:t>0203 «Мобилизационная и вневойсковая подготовк</w:t>
      </w:r>
      <w:r w:rsidR="00181237" w:rsidRPr="00BF6592">
        <w:rPr>
          <w:rFonts w:ascii="Times New Roman" w:hAnsi="Times New Roman" w:cs="Times New Roman"/>
          <w:sz w:val="27"/>
          <w:szCs w:val="27"/>
        </w:rPr>
        <w:t>а» расходы исполнены в сумме 1 008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при плане </w:t>
      </w:r>
      <w:r w:rsidR="00181237" w:rsidRPr="00BF6592">
        <w:rPr>
          <w:rFonts w:ascii="Times New Roman" w:hAnsi="Times New Roman" w:cs="Times New Roman"/>
          <w:sz w:val="27"/>
          <w:szCs w:val="27"/>
        </w:rPr>
        <w:t>1 456,2 тыс. руб., что составляет 69 %. Субвенция на осуществление первичного воинского учёта на территориях, где отсутствуют военные комиссариаты, в сумме 1 008 тыс. руб. перечислена в бюджеты муниципальных образований сельских поселений в пределах фактической потребности расходов.</w:t>
      </w:r>
      <w:proofErr w:type="gramEnd"/>
    </w:p>
    <w:p w:rsidR="00181237" w:rsidRPr="00BF6592" w:rsidRDefault="00181237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lastRenderedPageBreak/>
        <w:t xml:space="preserve">0314 «Другие вопросы в области национальной безопасности и правоохранительной деятельности» расходы исполнены в сумме 30,0 тыс. руб., при плане 211,9 тыс. руб., что составляет 14 %. Причиной низкого исполнения расходов является отсутствие объёмов финансирования из бюджета УР в сумме 181,9 тыс. руб. на развитие общественных формирований правоохранительной направленности в сельских поселениях. Данная сумма поступила в бюджет района в октябре месяце текущего года, которая будет перечислена в бюджеты муниципальных образований сельских поселений на </w:t>
      </w:r>
      <w:r w:rsidR="006204FE" w:rsidRPr="00BF6592">
        <w:rPr>
          <w:rFonts w:ascii="Times New Roman" w:hAnsi="Times New Roman" w:cs="Times New Roman"/>
          <w:sz w:val="27"/>
          <w:szCs w:val="27"/>
        </w:rPr>
        <w:t>содержание добровольных народных дружин.</w:t>
      </w:r>
    </w:p>
    <w:p w:rsidR="00D01483" w:rsidRPr="00BF6592" w:rsidRDefault="00D01483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0405 «Сельское хозяйство» расходы исполнены в сумме </w:t>
      </w:r>
      <w:r w:rsidR="006204FE" w:rsidRPr="00BF6592">
        <w:rPr>
          <w:rFonts w:ascii="Times New Roman" w:hAnsi="Times New Roman" w:cs="Times New Roman"/>
          <w:sz w:val="27"/>
          <w:szCs w:val="27"/>
        </w:rPr>
        <w:t>98,0</w:t>
      </w:r>
      <w:r w:rsidRPr="00BF6592">
        <w:rPr>
          <w:rFonts w:ascii="Times New Roman" w:hAnsi="Times New Roman" w:cs="Times New Roman"/>
          <w:sz w:val="27"/>
          <w:szCs w:val="27"/>
        </w:rPr>
        <w:t xml:space="preserve"> тыс. руб., при плане</w:t>
      </w:r>
      <w:r w:rsidR="00E14C05">
        <w:rPr>
          <w:rFonts w:ascii="Times New Roman" w:hAnsi="Times New Roman" w:cs="Times New Roman"/>
          <w:sz w:val="27"/>
          <w:szCs w:val="27"/>
        </w:rPr>
        <w:t xml:space="preserve"> 200 тыс. руб., что составляет </w:t>
      </w:r>
      <w:r w:rsidR="006204FE" w:rsidRPr="00BF6592">
        <w:rPr>
          <w:rFonts w:ascii="Times New Roman" w:hAnsi="Times New Roman" w:cs="Times New Roman"/>
          <w:sz w:val="27"/>
          <w:szCs w:val="27"/>
        </w:rPr>
        <w:t>49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 Исполнение расходов производится в соответствии с планом мероприятий, предусмотренных муниципальной программой.</w:t>
      </w:r>
    </w:p>
    <w:p w:rsidR="00D01483" w:rsidRPr="00BF6592" w:rsidRDefault="00D01483" w:rsidP="006644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F6592">
        <w:rPr>
          <w:rFonts w:ascii="Times New Roman" w:hAnsi="Times New Roman" w:cs="Times New Roman"/>
          <w:sz w:val="27"/>
          <w:szCs w:val="27"/>
        </w:rPr>
        <w:t xml:space="preserve">0408 «Транспорт» </w:t>
      </w:r>
      <w:r w:rsidR="00AB299C" w:rsidRPr="00BF6592">
        <w:rPr>
          <w:rFonts w:ascii="Times New Roman" w:hAnsi="Times New Roman" w:cs="Times New Roman"/>
          <w:sz w:val="27"/>
          <w:szCs w:val="27"/>
        </w:rPr>
        <w:t xml:space="preserve">расходы исполнены в сумме </w:t>
      </w:r>
      <w:r w:rsidR="006204FE" w:rsidRPr="00BF6592">
        <w:rPr>
          <w:rFonts w:ascii="Times New Roman" w:hAnsi="Times New Roman" w:cs="Times New Roman"/>
          <w:sz w:val="27"/>
          <w:szCs w:val="27"/>
        </w:rPr>
        <w:t xml:space="preserve"> 35,6</w:t>
      </w:r>
      <w:r w:rsidR="00AB299C" w:rsidRPr="00BF6592">
        <w:rPr>
          <w:rFonts w:ascii="Times New Roman" w:hAnsi="Times New Roman" w:cs="Times New Roman"/>
          <w:sz w:val="27"/>
          <w:szCs w:val="27"/>
        </w:rPr>
        <w:t xml:space="preserve"> тыс. руб., при плане </w:t>
      </w:r>
      <w:r w:rsidR="00E14C05">
        <w:rPr>
          <w:rFonts w:ascii="Times New Roman" w:hAnsi="Times New Roman" w:cs="Times New Roman"/>
          <w:sz w:val="27"/>
          <w:szCs w:val="27"/>
        </w:rPr>
        <w:t xml:space="preserve">     </w:t>
      </w:r>
      <w:r w:rsidR="00AB299C" w:rsidRPr="00BF6592">
        <w:rPr>
          <w:rFonts w:ascii="Times New Roman" w:hAnsi="Times New Roman" w:cs="Times New Roman"/>
          <w:sz w:val="27"/>
          <w:szCs w:val="27"/>
        </w:rPr>
        <w:t xml:space="preserve">104 тыс. руб., что составляет  </w:t>
      </w:r>
      <w:r w:rsidR="006204FE" w:rsidRPr="00BF6592">
        <w:rPr>
          <w:rFonts w:ascii="Times New Roman" w:hAnsi="Times New Roman" w:cs="Times New Roman"/>
          <w:sz w:val="27"/>
          <w:szCs w:val="27"/>
        </w:rPr>
        <w:t>34</w:t>
      </w:r>
      <w:r w:rsidR="00AB299C" w:rsidRPr="00BF6592">
        <w:rPr>
          <w:rFonts w:ascii="Times New Roman" w:hAnsi="Times New Roman" w:cs="Times New Roman"/>
          <w:sz w:val="27"/>
          <w:szCs w:val="27"/>
        </w:rPr>
        <w:t xml:space="preserve"> %.</w:t>
      </w:r>
      <w:r w:rsidR="006644E6" w:rsidRPr="00BF6592">
        <w:rPr>
          <w:sz w:val="27"/>
          <w:szCs w:val="27"/>
        </w:rPr>
        <w:t xml:space="preserve"> </w:t>
      </w:r>
      <w:r w:rsidR="006644E6" w:rsidRPr="00BF6592">
        <w:rPr>
          <w:rFonts w:ascii="Times New Roman" w:hAnsi="Times New Roman" w:cs="Times New Roman"/>
          <w:sz w:val="27"/>
          <w:szCs w:val="27"/>
        </w:rPr>
        <w:t>Причиной низкого исполнения плана является то, что субсидии юридическим лицам и индивидуальным предпринимателям в целях возмещения недополученных доходов в связи с оказанием мер социальной поддержки по проезду на транспорте общего пользования  пенсионерам, проживающим в Сарапульском районе, получающим трудовую пенсию по старости и не</w:t>
      </w:r>
      <w:proofErr w:type="gramEnd"/>
      <w:r w:rsidR="006644E6" w:rsidRPr="00BF6592">
        <w:rPr>
          <w:rFonts w:ascii="Times New Roman" w:hAnsi="Times New Roman" w:cs="Times New Roman"/>
          <w:sz w:val="27"/>
          <w:szCs w:val="27"/>
        </w:rPr>
        <w:t xml:space="preserve"> имеющим мер социальной поддержки из федерального бюджета и бюджета Удмуртской Республики по проезду на транспорте общего пользования перечисляются по «факту» выполненных работ в соответствии с постановлением Администрации МО «</w:t>
      </w:r>
      <w:proofErr w:type="spellStart"/>
      <w:r w:rsidR="006644E6" w:rsidRPr="00BF6592">
        <w:rPr>
          <w:rFonts w:ascii="Times New Roman" w:hAnsi="Times New Roman" w:cs="Times New Roman"/>
          <w:sz w:val="27"/>
          <w:szCs w:val="27"/>
        </w:rPr>
        <w:t>Сарапульский</w:t>
      </w:r>
      <w:proofErr w:type="spellEnd"/>
      <w:r w:rsidR="006644E6" w:rsidRPr="00BF6592">
        <w:rPr>
          <w:rFonts w:ascii="Times New Roman" w:hAnsi="Times New Roman" w:cs="Times New Roman"/>
          <w:sz w:val="27"/>
          <w:szCs w:val="27"/>
        </w:rPr>
        <w:t xml:space="preserve"> район» с 1 мая по 30 сентября 2016 года. </w:t>
      </w:r>
    </w:p>
    <w:p w:rsidR="00946F51" w:rsidRPr="00BF6592" w:rsidRDefault="00946F51" w:rsidP="006644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F6592">
        <w:rPr>
          <w:rFonts w:ascii="Times New Roman" w:hAnsi="Times New Roman" w:cs="Times New Roman"/>
          <w:sz w:val="27"/>
          <w:szCs w:val="27"/>
        </w:rPr>
        <w:t>0409 «Дорожное хозяйство»</w:t>
      </w:r>
      <w:r w:rsidR="00112138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 расходы </w:t>
      </w:r>
      <w:r w:rsidR="006644E6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исполнены в сумме </w:t>
      </w:r>
      <w:r w:rsidR="006204FE" w:rsidRPr="00BF6592">
        <w:rPr>
          <w:rFonts w:ascii="Times New Roman" w:hAnsi="Times New Roman" w:cs="Times New Roman"/>
          <w:sz w:val="27"/>
          <w:szCs w:val="27"/>
        </w:rPr>
        <w:t>12 804,5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</w:t>
      </w:r>
      <w:r w:rsidR="006204FE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при плане </w:t>
      </w:r>
      <w:r w:rsidR="006204FE" w:rsidRPr="00BF6592">
        <w:rPr>
          <w:rFonts w:ascii="Times New Roman" w:hAnsi="Times New Roman" w:cs="Times New Roman"/>
          <w:sz w:val="27"/>
          <w:szCs w:val="27"/>
        </w:rPr>
        <w:t>41 188,7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что составляет  </w:t>
      </w:r>
      <w:r w:rsidR="006204FE" w:rsidRPr="00BF6592">
        <w:rPr>
          <w:rFonts w:ascii="Times New Roman" w:hAnsi="Times New Roman" w:cs="Times New Roman"/>
          <w:sz w:val="27"/>
          <w:szCs w:val="27"/>
        </w:rPr>
        <w:t>31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 </w:t>
      </w:r>
      <w:r w:rsidR="00112138" w:rsidRPr="00BF6592">
        <w:rPr>
          <w:rFonts w:ascii="Times New Roman" w:hAnsi="Times New Roman" w:cs="Times New Roman"/>
          <w:sz w:val="27"/>
          <w:szCs w:val="27"/>
        </w:rPr>
        <w:t>Из общей суммы бюджетных ассигнований предусмотрены дополнительные ассигнования из бюджета УР на развитие сети автомобильных дорог местного значения, в том числе на маршруты школьных автобусов</w:t>
      </w:r>
      <w:r w:rsidR="006204FE" w:rsidRPr="00BF6592">
        <w:rPr>
          <w:rFonts w:ascii="Times New Roman" w:hAnsi="Times New Roman" w:cs="Times New Roman"/>
          <w:sz w:val="27"/>
          <w:szCs w:val="27"/>
        </w:rPr>
        <w:t xml:space="preserve"> и на ремонт дорог в сельских поселениях</w:t>
      </w:r>
      <w:r w:rsidR="00112138" w:rsidRPr="00BF6592">
        <w:rPr>
          <w:rFonts w:ascii="Times New Roman" w:hAnsi="Times New Roman" w:cs="Times New Roman"/>
          <w:sz w:val="27"/>
          <w:szCs w:val="27"/>
        </w:rPr>
        <w:t xml:space="preserve"> в сумме </w:t>
      </w:r>
      <w:r w:rsidR="00B0380C" w:rsidRPr="00BF6592">
        <w:rPr>
          <w:rFonts w:ascii="Times New Roman" w:hAnsi="Times New Roman" w:cs="Times New Roman"/>
          <w:sz w:val="27"/>
          <w:szCs w:val="27"/>
        </w:rPr>
        <w:t>25,3</w:t>
      </w:r>
      <w:r w:rsidR="00112138" w:rsidRPr="00BF6592">
        <w:rPr>
          <w:rFonts w:ascii="Times New Roman" w:hAnsi="Times New Roman" w:cs="Times New Roman"/>
          <w:sz w:val="27"/>
          <w:szCs w:val="27"/>
        </w:rPr>
        <w:t xml:space="preserve"> млн. руб. </w:t>
      </w:r>
      <w:r w:rsidR="00E90B28" w:rsidRPr="00BF6592">
        <w:rPr>
          <w:rFonts w:ascii="Times New Roman" w:hAnsi="Times New Roman" w:cs="Times New Roman"/>
          <w:sz w:val="27"/>
          <w:szCs w:val="27"/>
        </w:rPr>
        <w:t>Причиной низкого исполнения</w:t>
      </w:r>
      <w:proofErr w:type="gramEnd"/>
      <w:r w:rsidR="00E90B28" w:rsidRPr="00BF6592">
        <w:rPr>
          <w:rFonts w:ascii="Times New Roman" w:hAnsi="Times New Roman" w:cs="Times New Roman"/>
          <w:sz w:val="27"/>
          <w:szCs w:val="27"/>
        </w:rPr>
        <w:t xml:space="preserve"> расходов являются:</w:t>
      </w:r>
    </w:p>
    <w:p w:rsidR="00E90B28" w:rsidRPr="00BF6592" w:rsidRDefault="00E90B28" w:rsidP="006644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отсутствие объёмов финансирования из бюджета УР на развитие сети автомобильных дорог местного значения по актам выполненных работ на сумму 13,1 млн. руб.;</w:t>
      </w:r>
    </w:p>
    <w:p w:rsidR="00E90B28" w:rsidRPr="00BF6592" w:rsidRDefault="00E90B28" w:rsidP="006644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длительность проведения конкурсных процедур на ремонт дорог в сельских поселениях на сумму 12,2 млн. руб.</w:t>
      </w:r>
    </w:p>
    <w:p w:rsidR="00B0380C" w:rsidRPr="00BF6592" w:rsidRDefault="00B0380C" w:rsidP="00282B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0501 «Жилищное хозяйство» расходы исполнены в сумме </w:t>
      </w:r>
      <w:r w:rsidR="006204FE" w:rsidRPr="00BF6592">
        <w:rPr>
          <w:rFonts w:ascii="Times New Roman" w:hAnsi="Times New Roman" w:cs="Times New Roman"/>
          <w:sz w:val="27"/>
          <w:szCs w:val="27"/>
        </w:rPr>
        <w:t>5 935,4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при плане </w:t>
      </w:r>
      <w:r w:rsidR="006204FE" w:rsidRPr="00BF6592">
        <w:rPr>
          <w:rFonts w:ascii="Times New Roman" w:hAnsi="Times New Roman" w:cs="Times New Roman"/>
          <w:sz w:val="27"/>
          <w:szCs w:val="27"/>
        </w:rPr>
        <w:t>23 574,1 тыс</w:t>
      </w:r>
      <w:r w:rsidRPr="00BF6592">
        <w:rPr>
          <w:rFonts w:ascii="Times New Roman" w:hAnsi="Times New Roman" w:cs="Times New Roman"/>
          <w:sz w:val="27"/>
          <w:szCs w:val="27"/>
        </w:rPr>
        <w:t>. руб., что составляет  2</w:t>
      </w:r>
      <w:r w:rsidR="006204FE" w:rsidRPr="00BF6592">
        <w:rPr>
          <w:rFonts w:ascii="Times New Roman" w:hAnsi="Times New Roman" w:cs="Times New Roman"/>
          <w:sz w:val="27"/>
          <w:szCs w:val="27"/>
        </w:rPr>
        <w:t>5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 </w:t>
      </w:r>
      <w:r w:rsidR="00282BD8" w:rsidRPr="00BF6592">
        <w:rPr>
          <w:rFonts w:ascii="Times New Roman" w:hAnsi="Times New Roman" w:cs="Times New Roman"/>
          <w:sz w:val="27"/>
          <w:szCs w:val="27"/>
        </w:rPr>
        <w:t xml:space="preserve">По данному подразделу низкое выполнение плана связано с мероприятиями по переселению граждан из аварийного жилого фонда. Причиной </w:t>
      </w:r>
      <w:r w:rsidR="00705986" w:rsidRPr="00BF6592">
        <w:rPr>
          <w:rFonts w:ascii="Times New Roman" w:hAnsi="Times New Roman" w:cs="Times New Roman"/>
          <w:sz w:val="27"/>
          <w:szCs w:val="27"/>
        </w:rPr>
        <w:t>низкого ис</w:t>
      </w:r>
      <w:r w:rsidR="00282BD8" w:rsidRPr="00BF6592">
        <w:rPr>
          <w:rFonts w:ascii="Times New Roman" w:hAnsi="Times New Roman" w:cs="Times New Roman"/>
          <w:sz w:val="27"/>
          <w:szCs w:val="27"/>
        </w:rPr>
        <w:t xml:space="preserve">полнения </w:t>
      </w:r>
      <w:r w:rsidR="00705986" w:rsidRPr="00BF6592">
        <w:rPr>
          <w:rFonts w:ascii="Times New Roman" w:hAnsi="Times New Roman" w:cs="Times New Roman"/>
          <w:sz w:val="27"/>
          <w:szCs w:val="27"/>
        </w:rPr>
        <w:t xml:space="preserve">плана </w:t>
      </w:r>
      <w:r w:rsidR="00282BD8" w:rsidRPr="00BF6592">
        <w:rPr>
          <w:rFonts w:ascii="Times New Roman" w:hAnsi="Times New Roman" w:cs="Times New Roman"/>
          <w:sz w:val="27"/>
          <w:szCs w:val="27"/>
        </w:rPr>
        <w:t xml:space="preserve">является  </w:t>
      </w:r>
      <w:r w:rsidR="00705986" w:rsidRPr="00BF6592">
        <w:rPr>
          <w:rFonts w:ascii="Times New Roman" w:hAnsi="Times New Roman" w:cs="Times New Roman"/>
          <w:sz w:val="27"/>
          <w:szCs w:val="27"/>
        </w:rPr>
        <w:t>длительность проведения кон</w:t>
      </w:r>
      <w:r w:rsidR="00463E0C">
        <w:rPr>
          <w:rFonts w:ascii="Times New Roman" w:hAnsi="Times New Roman" w:cs="Times New Roman"/>
          <w:sz w:val="27"/>
          <w:szCs w:val="27"/>
        </w:rPr>
        <w:t>курсных процедур на приобретение</w:t>
      </w:r>
      <w:bookmarkStart w:id="0" w:name="_GoBack"/>
      <w:bookmarkEnd w:id="0"/>
      <w:r w:rsidR="00705986" w:rsidRPr="00BF6592">
        <w:rPr>
          <w:rFonts w:ascii="Times New Roman" w:hAnsi="Times New Roman" w:cs="Times New Roman"/>
          <w:sz w:val="27"/>
          <w:szCs w:val="27"/>
        </w:rPr>
        <w:t xml:space="preserve"> жилья для переселения граждан из аварийного жилья. В октябре текущего года планируется перечислить на основании договоров купли-продажи средства на приобретение жилья в сумме </w:t>
      </w:r>
      <w:r w:rsidR="00E14C05">
        <w:rPr>
          <w:rFonts w:ascii="Times New Roman" w:hAnsi="Times New Roman" w:cs="Times New Roman"/>
          <w:sz w:val="27"/>
          <w:szCs w:val="27"/>
        </w:rPr>
        <w:t xml:space="preserve">      </w:t>
      </w:r>
      <w:r w:rsidR="00705986" w:rsidRPr="00BF6592">
        <w:rPr>
          <w:rFonts w:ascii="Times New Roman" w:hAnsi="Times New Roman" w:cs="Times New Roman"/>
          <w:sz w:val="27"/>
          <w:szCs w:val="27"/>
        </w:rPr>
        <w:t>3,6 млн. руб. Кроме этого проводятся торги на сумму 3,8 млн. руб.</w:t>
      </w:r>
    </w:p>
    <w:p w:rsidR="0012431D" w:rsidRPr="00BF6592" w:rsidRDefault="0012431D" w:rsidP="001243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F6592">
        <w:rPr>
          <w:rFonts w:ascii="Times New Roman" w:hAnsi="Times New Roman" w:cs="Times New Roman"/>
          <w:sz w:val="27"/>
          <w:szCs w:val="27"/>
        </w:rPr>
        <w:t xml:space="preserve">0503 «Благоустройство» расходы исполнены в сумме </w:t>
      </w:r>
      <w:r w:rsidR="006204FE" w:rsidRPr="00BF6592">
        <w:rPr>
          <w:rFonts w:ascii="Times New Roman" w:hAnsi="Times New Roman" w:cs="Times New Roman"/>
          <w:sz w:val="27"/>
          <w:szCs w:val="27"/>
        </w:rPr>
        <w:t>2 537,6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при плане </w:t>
      </w:r>
      <w:r w:rsidR="006204FE" w:rsidRPr="00BF6592">
        <w:rPr>
          <w:rFonts w:ascii="Times New Roman" w:hAnsi="Times New Roman" w:cs="Times New Roman"/>
          <w:sz w:val="27"/>
          <w:szCs w:val="27"/>
        </w:rPr>
        <w:t>3 729,8</w:t>
      </w:r>
      <w:r w:rsidRPr="00BF6592">
        <w:rPr>
          <w:rFonts w:ascii="Times New Roman" w:hAnsi="Times New Roman" w:cs="Times New Roman"/>
          <w:sz w:val="27"/>
          <w:szCs w:val="27"/>
        </w:rPr>
        <w:t xml:space="preserve"> руб., что составляет  </w:t>
      </w:r>
      <w:r w:rsidR="006204FE" w:rsidRPr="00BF6592">
        <w:rPr>
          <w:rFonts w:ascii="Times New Roman" w:hAnsi="Times New Roman" w:cs="Times New Roman"/>
          <w:sz w:val="27"/>
          <w:szCs w:val="27"/>
        </w:rPr>
        <w:t>68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 Из общей суммы бюджетных ассигнований</w:t>
      </w:r>
      <w:r w:rsidR="004F2D08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 предусмотрены расходы </w:t>
      </w:r>
      <w:r w:rsidR="004F2D08" w:rsidRPr="00BF6592">
        <w:rPr>
          <w:rFonts w:ascii="Times New Roman" w:hAnsi="Times New Roman" w:cs="Times New Roman"/>
          <w:sz w:val="27"/>
          <w:szCs w:val="27"/>
        </w:rPr>
        <w:t>МО «</w:t>
      </w:r>
      <w:proofErr w:type="spellStart"/>
      <w:r w:rsidR="004F2D08" w:rsidRPr="00BF6592">
        <w:rPr>
          <w:rFonts w:ascii="Times New Roman" w:hAnsi="Times New Roman" w:cs="Times New Roman"/>
          <w:sz w:val="27"/>
          <w:szCs w:val="27"/>
        </w:rPr>
        <w:t>Сигаевское</w:t>
      </w:r>
      <w:proofErr w:type="spellEnd"/>
      <w:r w:rsidR="004F2D08" w:rsidRPr="00BF6592">
        <w:rPr>
          <w:rFonts w:ascii="Times New Roman" w:hAnsi="Times New Roman" w:cs="Times New Roman"/>
          <w:sz w:val="27"/>
          <w:szCs w:val="27"/>
        </w:rPr>
        <w:t xml:space="preserve">», участвующего в конкурсе на звание «Самый благоустроенный населённый пункт УР»,  </w:t>
      </w:r>
      <w:r w:rsidRPr="00BF6592">
        <w:rPr>
          <w:rFonts w:ascii="Times New Roman" w:hAnsi="Times New Roman" w:cs="Times New Roman"/>
          <w:sz w:val="27"/>
          <w:szCs w:val="27"/>
        </w:rPr>
        <w:t xml:space="preserve">в сумме </w:t>
      </w:r>
      <w:r w:rsidR="004F2D08" w:rsidRPr="00BF6592">
        <w:rPr>
          <w:rFonts w:ascii="Times New Roman" w:hAnsi="Times New Roman" w:cs="Times New Roman"/>
          <w:sz w:val="27"/>
          <w:szCs w:val="27"/>
        </w:rPr>
        <w:t>1 100</w:t>
      </w:r>
      <w:r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="004F2D08" w:rsidRPr="00BF6592">
        <w:rPr>
          <w:rFonts w:ascii="Times New Roman" w:hAnsi="Times New Roman" w:cs="Times New Roman"/>
          <w:sz w:val="27"/>
          <w:szCs w:val="27"/>
        </w:rPr>
        <w:t>тыс.</w:t>
      </w:r>
      <w:r w:rsidRPr="00BF6592">
        <w:rPr>
          <w:rFonts w:ascii="Times New Roman" w:hAnsi="Times New Roman" w:cs="Times New Roman"/>
          <w:sz w:val="27"/>
          <w:szCs w:val="27"/>
        </w:rPr>
        <w:t xml:space="preserve"> руб. </w:t>
      </w:r>
      <w:r w:rsidR="004F2D08" w:rsidRPr="00BF6592">
        <w:rPr>
          <w:rFonts w:ascii="Times New Roman" w:hAnsi="Times New Roman" w:cs="Times New Roman"/>
          <w:sz w:val="27"/>
          <w:szCs w:val="27"/>
        </w:rPr>
        <w:t>На отчётную дату данная сумма в бюджет района из бюджета УР не поступила.</w:t>
      </w:r>
      <w:proofErr w:type="gramEnd"/>
    </w:p>
    <w:p w:rsidR="001B3CC5" w:rsidRPr="00BF6592" w:rsidRDefault="001B3CC5" w:rsidP="0005347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070</w:t>
      </w:r>
      <w:r w:rsidR="0012431D" w:rsidRPr="00BF6592">
        <w:rPr>
          <w:rFonts w:ascii="Times New Roman" w:hAnsi="Times New Roman" w:cs="Times New Roman"/>
          <w:sz w:val="27"/>
          <w:szCs w:val="27"/>
        </w:rPr>
        <w:t>5</w:t>
      </w:r>
      <w:r w:rsidRPr="00BF6592">
        <w:rPr>
          <w:rFonts w:ascii="Times New Roman" w:hAnsi="Times New Roman" w:cs="Times New Roman"/>
          <w:sz w:val="27"/>
          <w:szCs w:val="27"/>
        </w:rPr>
        <w:t xml:space="preserve"> «</w:t>
      </w:r>
      <w:r w:rsidR="0012431D" w:rsidRPr="00BF6592">
        <w:rPr>
          <w:rFonts w:ascii="Times New Roman" w:hAnsi="Times New Roman" w:cs="Times New Roman"/>
          <w:sz w:val="27"/>
          <w:szCs w:val="27"/>
        </w:rPr>
        <w:t>Профессиональная подготовка, переподготовка и повышение квалификации</w:t>
      </w:r>
      <w:r w:rsidRPr="00BF6592">
        <w:rPr>
          <w:rFonts w:ascii="Times New Roman" w:hAnsi="Times New Roman" w:cs="Times New Roman"/>
          <w:sz w:val="27"/>
          <w:szCs w:val="27"/>
        </w:rPr>
        <w:t xml:space="preserve">» расходы исполнены в сумме </w:t>
      </w:r>
      <w:r w:rsidR="004F2D08" w:rsidRPr="00BF6592">
        <w:rPr>
          <w:rFonts w:ascii="Times New Roman" w:hAnsi="Times New Roman" w:cs="Times New Roman"/>
          <w:sz w:val="27"/>
          <w:szCs w:val="27"/>
        </w:rPr>
        <w:t>119,6</w:t>
      </w:r>
      <w:r w:rsidRPr="00BF6592">
        <w:rPr>
          <w:rFonts w:ascii="Times New Roman" w:hAnsi="Times New Roman" w:cs="Times New Roman"/>
          <w:sz w:val="27"/>
          <w:szCs w:val="27"/>
        </w:rPr>
        <w:t xml:space="preserve"> тыс. руб., при плане </w:t>
      </w:r>
      <w:r w:rsidR="004F2D08" w:rsidRPr="00BF6592">
        <w:rPr>
          <w:rFonts w:ascii="Times New Roman" w:hAnsi="Times New Roman" w:cs="Times New Roman"/>
          <w:sz w:val="27"/>
          <w:szCs w:val="27"/>
        </w:rPr>
        <w:t>252,7</w:t>
      </w:r>
      <w:r w:rsidRPr="00BF6592">
        <w:rPr>
          <w:rFonts w:ascii="Times New Roman" w:hAnsi="Times New Roman" w:cs="Times New Roman"/>
          <w:sz w:val="27"/>
          <w:szCs w:val="27"/>
        </w:rPr>
        <w:t xml:space="preserve"> тыс. руб., что составляет  </w:t>
      </w:r>
      <w:r w:rsidR="004F2D08" w:rsidRPr="00BF6592">
        <w:rPr>
          <w:rFonts w:ascii="Times New Roman" w:hAnsi="Times New Roman" w:cs="Times New Roman"/>
          <w:sz w:val="27"/>
          <w:szCs w:val="27"/>
        </w:rPr>
        <w:t>4</w:t>
      </w:r>
      <w:r w:rsidRPr="00BF6592">
        <w:rPr>
          <w:rFonts w:ascii="Times New Roman" w:hAnsi="Times New Roman" w:cs="Times New Roman"/>
          <w:sz w:val="27"/>
          <w:szCs w:val="27"/>
        </w:rPr>
        <w:t xml:space="preserve">7 %. Исполнение расходов производится в соответствии с </w:t>
      </w:r>
      <w:r w:rsidR="001A083B" w:rsidRPr="00BF6592">
        <w:rPr>
          <w:rFonts w:ascii="Times New Roman" w:hAnsi="Times New Roman" w:cs="Times New Roman"/>
          <w:sz w:val="27"/>
          <w:szCs w:val="27"/>
        </w:rPr>
        <w:t>графиком обучения педагогических работников</w:t>
      </w:r>
      <w:r w:rsidRPr="00BF6592">
        <w:rPr>
          <w:rFonts w:ascii="Times New Roman" w:hAnsi="Times New Roman" w:cs="Times New Roman"/>
          <w:sz w:val="27"/>
          <w:szCs w:val="27"/>
        </w:rPr>
        <w:t>.</w:t>
      </w:r>
    </w:p>
    <w:p w:rsidR="001A083B" w:rsidRPr="00BF6592" w:rsidRDefault="001A083B" w:rsidP="0005347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lastRenderedPageBreak/>
        <w:t xml:space="preserve">1001 «Пенсионное обеспечение» расходы исполнены в сумме </w:t>
      </w:r>
      <w:r w:rsidR="004F2D08" w:rsidRPr="00BF6592">
        <w:rPr>
          <w:rFonts w:ascii="Times New Roman" w:hAnsi="Times New Roman" w:cs="Times New Roman"/>
          <w:sz w:val="27"/>
          <w:szCs w:val="27"/>
        </w:rPr>
        <w:t>466,6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при плане </w:t>
      </w:r>
      <w:r w:rsidR="004F2D08" w:rsidRPr="00BF6592">
        <w:rPr>
          <w:rFonts w:ascii="Times New Roman" w:hAnsi="Times New Roman" w:cs="Times New Roman"/>
          <w:sz w:val="27"/>
          <w:szCs w:val="27"/>
        </w:rPr>
        <w:t>790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что составляет  </w:t>
      </w:r>
      <w:r w:rsidR="004F2D08" w:rsidRPr="00BF6592">
        <w:rPr>
          <w:rFonts w:ascii="Times New Roman" w:hAnsi="Times New Roman" w:cs="Times New Roman"/>
          <w:sz w:val="27"/>
          <w:szCs w:val="27"/>
        </w:rPr>
        <w:t>59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 Низкое исполнение</w:t>
      </w:r>
      <w:r w:rsidRPr="00BF6592">
        <w:rPr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связано с уменьшением численности получателей пенсий по сравнению </w:t>
      </w:r>
      <w:proofErr w:type="gramStart"/>
      <w:r w:rsidRPr="00BF6592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Pr="00BF6592">
        <w:rPr>
          <w:rFonts w:ascii="Times New Roman" w:hAnsi="Times New Roman" w:cs="Times New Roman"/>
          <w:sz w:val="27"/>
          <w:szCs w:val="27"/>
        </w:rPr>
        <w:t xml:space="preserve"> запланированной на текущую дату.</w:t>
      </w:r>
    </w:p>
    <w:p w:rsidR="001A083B" w:rsidRPr="00BF6592" w:rsidRDefault="004F2D08" w:rsidP="00FC6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1101 «Физическая культура» </w:t>
      </w:r>
      <w:r w:rsidR="001A083B" w:rsidRPr="00BF6592">
        <w:rPr>
          <w:rFonts w:ascii="Times New Roman" w:hAnsi="Times New Roman" w:cs="Times New Roman"/>
          <w:sz w:val="27"/>
          <w:szCs w:val="27"/>
        </w:rPr>
        <w:t xml:space="preserve"> расходы исполнены в сумме </w:t>
      </w:r>
      <w:r w:rsidRPr="00BF6592">
        <w:rPr>
          <w:rFonts w:ascii="Times New Roman" w:hAnsi="Times New Roman" w:cs="Times New Roman"/>
          <w:sz w:val="27"/>
          <w:szCs w:val="27"/>
        </w:rPr>
        <w:t>47 751,4</w:t>
      </w:r>
      <w:r w:rsidR="001A083B" w:rsidRPr="00BF6592">
        <w:rPr>
          <w:rFonts w:ascii="Times New Roman" w:hAnsi="Times New Roman" w:cs="Times New Roman"/>
          <w:sz w:val="27"/>
          <w:szCs w:val="27"/>
        </w:rPr>
        <w:t xml:space="preserve"> тыс. руб., при плане </w:t>
      </w:r>
      <w:r w:rsidRPr="00BF6592">
        <w:rPr>
          <w:rFonts w:ascii="Times New Roman" w:hAnsi="Times New Roman" w:cs="Times New Roman"/>
          <w:sz w:val="27"/>
          <w:szCs w:val="27"/>
        </w:rPr>
        <w:t>72 150,9</w:t>
      </w:r>
      <w:r w:rsidR="001A083B" w:rsidRPr="00BF6592">
        <w:rPr>
          <w:rFonts w:ascii="Times New Roman" w:hAnsi="Times New Roman" w:cs="Times New Roman"/>
          <w:sz w:val="27"/>
          <w:szCs w:val="27"/>
        </w:rPr>
        <w:t xml:space="preserve"> тыс. руб., что составляет  </w:t>
      </w:r>
      <w:r w:rsidRPr="00BF6592">
        <w:rPr>
          <w:rFonts w:ascii="Times New Roman" w:hAnsi="Times New Roman" w:cs="Times New Roman"/>
          <w:sz w:val="27"/>
          <w:szCs w:val="27"/>
        </w:rPr>
        <w:t>66</w:t>
      </w:r>
      <w:r w:rsidR="001A083B" w:rsidRPr="00BF6592">
        <w:rPr>
          <w:rFonts w:ascii="Times New Roman" w:hAnsi="Times New Roman" w:cs="Times New Roman"/>
          <w:sz w:val="27"/>
          <w:szCs w:val="27"/>
        </w:rPr>
        <w:t xml:space="preserve"> %. </w:t>
      </w:r>
      <w:r w:rsidRPr="00BF6592">
        <w:rPr>
          <w:rFonts w:ascii="Times New Roman" w:hAnsi="Times New Roman" w:cs="Times New Roman"/>
          <w:sz w:val="27"/>
          <w:szCs w:val="27"/>
        </w:rPr>
        <w:t xml:space="preserve"> Причиной низкого исполнения расходов является позднее поступление денежных средств из бюджета УР </w:t>
      </w:r>
      <w:r w:rsidR="00C1057C" w:rsidRPr="00BF6592">
        <w:rPr>
          <w:rFonts w:ascii="Times New Roman" w:hAnsi="Times New Roman" w:cs="Times New Roman"/>
          <w:sz w:val="27"/>
          <w:szCs w:val="27"/>
        </w:rPr>
        <w:t xml:space="preserve">на погашение кредиторской задолженности на строительство стадиона </w:t>
      </w:r>
      <w:proofErr w:type="gramStart"/>
      <w:r w:rsidR="00C1057C" w:rsidRPr="00BF6592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C1057C" w:rsidRPr="00BF6592">
        <w:rPr>
          <w:rFonts w:ascii="Times New Roman" w:hAnsi="Times New Roman" w:cs="Times New Roman"/>
          <w:sz w:val="27"/>
          <w:szCs w:val="27"/>
        </w:rPr>
        <w:t xml:space="preserve"> с. </w:t>
      </w:r>
      <w:proofErr w:type="spellStart"/>
      <w:r w:rsidR="00C1057C" w:rsidRPr="00BF6592">
        <w:rPr>
          <w:rFonts w:ascii="Times New Roman" w:hAnsi="Times New Roman" w:cs="Times New Roman"/>
          <w:sz w:val="27"/>
          <w:szCs w:val="27"/>
        </w:rPr>
        <w:t>Сигаево</w:t>
      </w:r>
      <w:proofErr w:type="spellEnd"/>
      <w:r w:rsidR="00C1057C" w:rsidRPr="00BF6592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BF6592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BF6592">
        <w:rPr>
          <w:rFonts w:ascii="Times New Roman" w:hAnsi="Times New Roman" w:cs="Times New Roman"/>
          <w:sz w:val="27"/>
          <w:szCs w:val="27"/>
        </w:rPr>
        <w:t xml:space="preserve"> сумме 25 млн. руб. (30.09.2016 года)</w:t>
      </w:r>
    </w:p>
    <w:p w:rsidR="001B3CC5" w:rsidRPr="00BF6592" w:rsidRDefault="001B3CC5" w:rsidP="00FC645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По остальным </w:t>
      </w:r>
      <w:r w:rsidR="001A083B" w:rsidRPr="00BF6592">
        <w:rPr>
          <w:rFonts w:ascii="Times New Roman" w:hAnsi="Times New Roman" w:cs="Times New Roman"/>
          <w:sz w:val="27"/>
          <w:szCs w:val="27"/>
        </w:rPr>
        <w:t>1</w:t>
      </w:r>
      <w:r w:rsidR="00C1057C" w:rsidRPr="00BF6592">
        <w:rPr>
          <w:rFonts w:ascii="Times New Roman" w:hAnsi="Times New Roman" w:cs="Times New Roman"/>
          <w:sz w:val="27"/>
          <w:szCs w:val="27"/>
        </w:rPr>
        <w:t>7</w:t>
      </w:r>
      <w:r w:rsidRPr="00BF6592">
        <w:rPr>
          <w:rFonts w:ascii="Times New Roman" w:hAnsi="Times New Roman" w:cs="Times New Roman"/>
          <w:sz w:val="27"/>
          <w:szCs w:val="27"/>
        </w:rPr>
        <w:t xml:space="preserve"> подразделам бюджетной классификации расходов процент исполнения составляет </w:t>
      </w:r>
      <w:r w:rsidR="00FC6451" w:rsidRPr="00BF6592">
        <w:rPr>
          <w:rFonts w:ascii="Times New Roman" w:hAnsi="Times New Roman" w:cs="Times New Roman"/>
          <w:sz w:val="27"/>
          <w:szCs w:val="27"/>
        </w:rPr>
        <w:t xml:space="preserve">свыше </w:t>
      </w:r>
      <w:r w:rsidR="00C1057C" w:rsidRPr="00BF6592">
        <w:rPr>
          <w:rFonts w:ascii="Times New Roman" w:hAnsi="Times New Roman" w:cs="Times New Roman"/>
          <w:sz w:val="27"/>
          <w:szCs w:val="27"/>
        </w:rPr>
        <w:t>70</w:t>
      </w:r>
      <w:r w:rsidR="00FC6451" w:rsidRPr="00BF6592">
        <w:rPr>
          <w:rFonts w:ascii="Times New Roman" w:hAnsi="Times New Roman" w:cs="Times New Roman"/>
          <w:sz w:val="27"/>
          <w:szCs w:val="27"/>
        </w:rPr>
        <w:t xml:space="preserve"> %.</w:t>
      </w:r>
    </w:p>
    <w:p w:rsidR="00DC3E69" w:rsidRPr="00BF6592" w:rsidRDefault="00DC3E69" w:rsidP="00FC6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Межбюджетные трансферты, передаваемые бюджетам </w:t>
      </w:r>
      <w:r w:rsidR="001B3CC5" w:rsidRPr="00BF6592">
        <w:rPr>
          <w:rFonts w:ascii="Times New Roman" w:hAnsi="Times New Roman" w:cs="Times New Roman"/>
          <w:sz w:val="27"/>
          <w:szCs w:val="27"/>
        </w:rPr>
        <w:t xml:space="preserve">сельских </w:t>
      </w:r>
      <w:r w:rsidRPr="00BF6592">
        <w:rPr>
          <w:rFonts w:ascii="Times New Roman" w:hAnsi="Times New Roman" w:cs="Times New Roman"/>
          <w:sz w:val="27"/>
          <w:szCs w:val="27"/>
        </w:rPr>
        <w:t xml:space="preserve">поселений из бюджета района, переданы в сумме </w:t>
      </w:r>
      <w:r w:rsidR="003C5749" w:rsidRPr="00BF6592">
        <w:rPr>
          <w:rFonts w:ascii="Times New Roman" w:hAnsi="Times New Roman" w:cs="Times New Roman"/>
          <w:sz w:val="27"/>
          <w:szCs w:val="27"/>
        </w:rPr>
        <w:t>14 554,8 тыс</w:t>
      </w:r>
      <w:r w:rsidR="001B3CC5" w:rsidRPr="00BF6592">
        <w:rPr>
          <w:rFonts w:ascii="Times New Roman" w:hAnsi="Times New Roman" w:cs="Times New Roman"/>
          <w:sz w:val="27"/>
          <w:szCs w:val="27"/>
        </w:rPr>
        <w:t xml:space="preserve">. руб., что составляет </w:t>
      </w:r>
      <w:r w:rsidR="003C5749" w:rsidRPr="00BF6592">
        <w:rPr>
          <w:rFonts w:ascii="Times New Roman" w:hAnsi="Times New Roman" w:cs="Times New Roman"/>
          <w:sz w:val="27"/>
          <w:szCs w:val="27"/>
        </w:rPr>
        <w:t>73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 </w:t>
      </w:r>
    </w:p>
    <w:p w:rsidR="00DC3E69" w:rsidRPr="00BF6592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DC3E69" w:rsidRPr="00BF6592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Из общей суммы расходов бюджета расхо</w:t>
      </w:r>
      <w:r w:rsidR="00650EE2" w:rsidRPr="00BF6592">
        <w:rPr>
          <w:rFonts w:ascii="Times New Roman" w:hAnsi="Times New Roman" w:cs="Times New Roman"/>
          <w:sz w:val="27"/>
          <w:szCs w:val="27"/>
        </w:rPr>
        <w:t xml:space="preserve">ды на оплату труда составили </w:t>
      </w:r>
      <w:r w:rsidR="00AB6BC1" w:rsidRPr="00BF6592">
        <w:rPr>
          <w:rFonts w:ascii="Times New Roman" w:hAnsi="Times New Roman" w:cs="Times New Roman"/>
          <w:sz w:val="27"/>
          <w:szCs w:val="27"/>
        </w:rPr>
        <w:t>4</w:t>
      </w:r>
      <w:r w:rsidR="00423841" w:rsidRPr="00BF6592">
        <w:rPr>
          <w:rFonts w:ascii="Times New Roman" w:hAnsi="Times New Roman" w:cs="Times New Roman"/>
          <w:sz w:val="27"/>
          <w:szCs w:val="27"/>
        </w:rPr>
        <w:t>5</w:t>
      </w:r>
      <w:r w:rsidR="00650EE2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 xml:space="preserve">%, расходы </w:t>
      </w:r>
      <w:r w:rsidR="00A57115" w:rsidRPr="00BF6592">
        <w:rPr>
          <w:rFonts w:ascii="Times New Roman" w:hAnsi="Times New Roman" w:cs="Times New Roman"/>
          <w:sz w:val="27"/>
          <w:szCs w:val="27"/>
        </w:rPr>
        <w:t>на оплату коммунальных услуг</w:t>
      </w:r>
      <w:r w:rsidRPr="00BF6592">
        <w:rPr>
          <w:rFonts w:ascii="Times New Roman" w:hAnsi="Times New Roman" w:cs="Times New Roman"/>
          <w:sz w:val="27"/>
          <w:szCs w:val="27"/>
        </w:rPr>
        <w:t xml:space="preserve"> с учетом субсидий</w:t>
      </w:r>
      <w:r w:rsidR="00650EE2" w:rsidRPr="00BF6592">
        <w:rPr>
          <w:rFonts w:ascii="Times New Roman" w:hAnsi="Times New Roman" w:cs="Times New Roman"/>
          <w:sz w:val="27"/>
          <w:szCs w:val="27"/>
        </w:rPr>
        <w:t xml:space="preserve"> и</w:t>
      </w:r>
      <w:r w:rsidRPr="00BF6592">
        <w:rPr>
          <w:rFonts w:ascii="Times New Roman" w:hAnsi="Times New Roman" w:cs="Times New Roman"/>
          <w:sz w:val="27"/>
          <w:szCs w:val="27"/>
        </w:rPr>
        <w:t xml:space="preserve"> льгот населению по оплат</w:t>
      </w:r>
      <w:r w:rsidR="00A57115" w:rsidRPr="00BF6592">
        <w:rPr>
          <w:rFonts w:ascii="Times New Roman" w:hAnsi="Times New Roman" w:cs="Times New Roman"/>
          <w:sz w:val="27"/>
          <w:szCs w:val="27"/>
        </w:rPr>
        <w:t>е жилищно-коммунальны</w:t>
      </w:r>
      <w:r w:rsidR="001B3CC5" w:rsidRPr="00BF6592">
        <w:rPr>
          <w:rFonts w:ascii="Times New Roman" w:hAnsi="Times New Roman" w:cs="Times New Roman"/>
          <w:sz w:val="27"/>
          <w:szCs w:val="27"/>
        </w:rPr>
        <w:t xml:space="preserve">х услуг </w:t>
      </w:r>
      <w:r w:rsidR="00EC5FCE" w:rsidRPr="00BF6592">
        <w:rPr>
          <w:rFonts w:ascii="Times New Roman" w:hAnsi="Times New Roman" w:cs="Times New Roman"/>
          <w:sz w:val="27"/>
          <w:szCs w:val="27"/>
        </w:rPr>
        <w:t>1</w:t>
      </w:r>
      <w:r w:rsidR="00AB6BC1" w:rsidRPr="00BF6592">
        <w:rPr>
          <w:rFonts w:ascii="Times New Roman" w:hAnsi="Times New Roman" w:cs="Times New Roman"/>
          <w:sz w:val="27"/>
          <w:szCs w:val="27"/>
        </w:rPr>
        <w:t>0</w:t>
      </w:r>
      <w:r w:rsidR="001B3CC5" w:rsidRPr="00BF6592">
        <w:rPr>
          <w:rFonts w:ascii="Times New Roman" w:hAnsi="Times New Roman" w:cs="Times New Roman"/>
          <w:sz w:val="27"/>
          <w:szCs w:val="27"/>
        </w:rPr>
        <w:t xml:space="preserve"> %,</w:t>
      </w:r>
      <w:r w:rsidR="00EC5FCE" w:rsidRPr="00BF6592">
        <w:rPr>
          <w:rFonts w:ascii="Times New Roman" w:hAnsi="Times New Roman" w:cs="Times New Roman"/>
          <w:sz w:val="27"/>
          <w:szCs w:val="27"/>
        </w:rPr>
        <w:t xml:space="preserve"> бюджетные инвестиции в объекты капитального строительств</w:t>
      </w:r>
      <w:r w:rsidR="00CB3AC1" w:rsidRPr="00BF6592">
        <w:rPr>
          <w:rFonts w:ascii="Times New Roman" w:hAnsi="Times New Roman" w:cs="Times New Roman"/>
          <w:sz w:val="27"/>
          <w:szCs w:val="27"/>
        </w:rPr>
        <w:t>а муниципальной собственности 2</w:t>
      </w:r>
      <w:r w:rsidR="001E0500" w:rsidRPr="00BF6592">
        <w:rPr>
          <w:rFonts w:ascii="Times New Roman" w:hAnsi="Times New Roman" w:cs="Times New Roman"/>
          <w:sz w:val="27"/>
          <w:szCs w:val="27"/>
        </w:rPr>
        <w:t>2</w:t>
      </w:r>
      <w:r w:rsidR="00E14C05">
        <w:rPr>
          <w:rFonts w:ascii="Times New Roman" w:hAnsi="Times New Roman" w:cs="Times New Roman"/>
          <w:sz w:val="27"/>
          <w:szCs w:val="27"/>
        </w:rPr>
        <w:t xml:space="preserve"> </w:t>
      </w:r>
      <w:r w:rsidR="00EC5FCE" w:rsidRPr="00BF6592">
        <w:rPr>
          <w:rFonts w:ascii="Times New Roman" w:hAnsi="Times New Roman" w:cs="Times New Roman"/>
          <w:sz w:val="27"/>
          <w:szCs w:val="27"/>
        </w:rPr>
        <w:t xml:space="preserve">%, </w:t>
      </w:r>
      <w:r w:rsidR="001E0500" w:rsidRPr="00BF6592">
        <w:rPr>
          <w:rFonts w:ascii="Times New Roman" w:hAnsi="Times New Roman" w:cs="Times New Roman"/>
          <w:sz w:val="27"/>
          <w:szCs w:val="27"/>
        </w:rPr>
        <w:t xml:space="preserve">расходы на социальное обеспечение населения 5 %, </w:t>
      </w:r>
      <w:r w:rsidR="001B3CC5" w:rsidRPr="00BF6592">
        <w:rPr>
          <w:rFonts w:ascii="Times New Roman" w:hAnsi="Times New Roman" w:cs="Times New Roman"/>
          <w:sz w:val="27"/>
          <w:szCs w:val="27"/>
        </w:rPr>
        <w:t xml:space="preserve"> другие расходы </w:t>
      </w:r>
      <w:r w:rsidR="00A57115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="00EC5FCE" w:rsidRPr="00BF6592">
        <w:rPr>
          <w:rFonts w:ascii="Times New Roman" w:hAnsi="Times New Roman" w:cs="Times New Roman"/>
          <w:sz w:val="27"/>
          <w:szCs w:val="27"/>
        </w:rPr>
        <w:t>1</w:t>
      </w:r>
      <w:r w:rsidR="00423841" w:rsidRPr="00BF6592">
        <w:rPr>
          <w:rFonts w:ascii="Times New Roman" w:hAnsi="Times New Roman" w:cs="Times New Roman"/>
          <w:sz w:val="27"/>
          <w:szCs w:val="27"/>
        </w:rPr>
        <w:t>8</w:t>
      </w:r>
      <w:r w:rsidR="00A57115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>%.</w:t>
      </w:r>
    </w:p>
    <w:p w:rsidR="00A57115" w:rsidRPr="00BF6592" w:rsidRDefault="00A5711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A57115" w:rsidRPr="00BF6592" w:rsidRDefault="00EB329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За </w:t>
      </w:r>
      <w:r w:rsidR="001E0500" w:rsidRPr="00BF6592">
        <w:rPr>
          <w:rFonts w:ascii="Times New Roman" w:hAnsi="Times New Roman" w:cs="Times New Roman"/>
          <w:sz w:val="27"/>
          <w:szCs w:val="27"/>
        </w:rPr>
        <w:t>9 месяцев</w:t>
      </w:r>
      <w:r w:rsidR="007B1097" w:rsidRPr="00BF6592">
        <w:rPr>
          <w:rFonts w:ascii="Times New Roman" w:hAnsi="Times New Roman" w:cs="Times New Roman"/>
          <w:sz w:val="27"/>
          <w:szCs w:val="27"/>
        </w:rPr>
        <w:t xml:space="preserve"> 2016</w:t>
      </w:r>
      <w:r w:rsidR="00A57115" w:rsidRPr="00BF6592">
        <w:rPr>
          <w:rFonts w:ascii="Times New Roman" w:hAnsi="Times New Roman" w:cs="Times New Roman"/>
          <w:sz w:val="27"/>
          <w:szCs w:val="27"/>
        </w:rPr>
        <w:t xml:space="preserve"> года </w:t>
      </w:r>
      <w:r w:rsidRPr="00BF6592">
        <w:rPr>
          <w:rFonts w:ascii="Times New Roman" w:hAnsi="Times New Roman" w:cs="Times New Roman"/>
          <w:sz w:val="27"/>
          <w:szCs w:val="27"/>
        </w:rPr>
        <w:t xml:space="preserve">расходные обязательства по муниципальным программам исполнены в сумме </w:t>
      </w:r>
      <w:r w:rsidR="001A5042" w:rsidRPr="00BF6592">
        <w:rPr>
          <w:rFonts w:ascii="Times New Roman" w:hAnsi="Times New Roman" w:cs="Times New Roman"/>
          <w:sz w:val="27"/>
          <w:szCs w:val="27"/>
        </w:rPr>
        <w:t>466 215,7 тыс</w:t>
      </w:r>
      <w:r w:rsidRPr="00BF6592">
        <w:rPr>
          <w:rFonts w:ascii="Times New Roman" w:hAnsi="Times New Roman" w:cs="Times New Roman"/>
          <w:sz w:val="27"/>
          <w:szCs w:val="27"/>
        </w:rPr>
        <w:t xml:space="preserve">. руб., при </w:t>
      </w:r>
      <w:r w:rsidR="00EC5FCE" w:rsidRPr="00BF6592">
        <w:rPr>
          <w:rFonts w:ascii="Times New Roman" w:hAnsi="Times New Roman" w:cs="Times New Roman"/>
          <w:sz w:val="27"/>
          <w:szCs w:val="27"/>
        </w:rPr>
        <w:t xml:space="preserve">годовом </w:t>
      </w:r>
      <w:r w:rsidRPr="00BF6592">
        <w:rPr>
          <w:rFonts w:ascii="Times New Roman" w:hAnsi="Times New Roman" w:cs="Times New Roman"/>
          <w:sz w:val="27"/>
          <w:szCs w:val="27"/>
        </w:rPr>
        <w:t xml:space="preserve">плане </w:t>
      </w:r>
      <w:r w:rsidR="001A5042" w:rsidRPr="00BF6592">
        <w:rPr>
          <w:rFonts w:ascii="Times New Roman" w:hAnsi="Times New Roman" w:cs="Times New Roman"/>
          <w:sz w:val="27"/>
          <w:szCs w:val="27"/>
        </w:rPr>
        <w:t>690 040 тыс</w:t>
      </w:r>
      <w:r w:rsidR="00EC5FCE" w:rsidRPr="00BF6592">
        <w:rPr>
          <w:rFonts w:ascii="Times New Roman" w:hAnsi="Times New Roman" w:cs="Times New Roman"/>
          <w:sz w:val="27"/>
          <w:szCs w:val="27"/>
        </w:rPr>
        <w:t xml:space="preserve">. руб., что составляет </w:t>
      </w:r>
      <w:r w:rsidR="001A5042" w:rsidRPr="00BF6592">
        <w:rPr>
          <w:rFonts w:ascii="Times New Roman" w:hAnsi="Times New Roman" w:cs="Times New Roman"/>
          <w:sz w:val="27"/>
          <w:szCs w:val="27"/>
        </w:rPr>
        <w:t>68</w:t>
      </w:r>
      <w:r w:rsidRPr="00BF6592">
        <w:rPr>
          <w:rFonts w:ascii="Times New Roman" w:hAnsi="Times New Roman" w:cs="Times New Roman"/>
          <w:sz w:val="27"/>
          <w:szCs w:val="27"/>
        </w:rPr>
        <w:t xml:space="preserve"> % к уточненному годовому плану.</w:t>
      </w:r>
    </w:p>
    <w:p w:rsidR="00216C3C" w:rsidRPr="00BF6592" w:rsidRDefault="0085632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Из 13</w:t>
      </w:r>
      <w:r w:rsidR="00216C3C" w:rsidRPr="00BF6592">
        <w:rPr>
          <w:rFonts w:ascii="Times New Roman" w:hAnsi="Times New Roman" w:cs="Times New Roman"/>
          <w:sz w:val="27"/>
          <w:szCs w:val="27"/>
        </w:rPr>
        <w:t xml:space="preserve"> муниципальных программ исполнение расходной части бюджета ниже </w:t>
      </w:r>
      <w:r w:rsidR="001A5042" w:rsidRPr="00BF6592">
        <w:rPr>
          <w:rFonts w:ascii="Times New Roman" w:hAnsi="Times New Roman" w:cs="Times New Roman"/>
          <w:sz w:val="27"/>
          <w:szCs w:val="27"/>
        </w:rPr>
        <w:t>70</w:t>
      </w:r>
      <w:r w:rsidR="00216C3C" w:rsidRPr="00BF6592">
        <w:rPr>
          <w:rFonts w:ascii="Times New Roman" w:hAnsi="Times New Roman" w:cs="Times New Roman"/>
          <w:sz w:val="27"/>
          <w:szCs w:val="27"/>
        </w:rPr>
        <w:t xml:space="preserve"> % </w:t>
      </w:r>
      <w:r w:rsidR="00E14C05">
        <w:rPr>
          <w:rFonts w:ascii="Times New Roman" w:hAnsi="Times New Roman" w:cs="Times New Roman"/>
          <w:sz w:val="27"/>
          <w:szCs w:val="27"/>
        </w:rPr>
        <w:t xml:space="preserve"> </w:t>
      </w:r>
      <w:r w:rsidR="00216C3C" w:rsidRPr="00BF6592">
        <w:rPr>
          <w:rFonts w:ascii="Times New Roman" w:hAnsi="Times New Roman" w:cs="Times New Roman"/>
          <w:sz w:val="27"/>
          <w:szCs w:val="27"/>
        </w:rPr>
        <w:t xml:space="preserve">по </w:t>
      </w:r>
      <w:r w:rsidR="00533F74" w:rsidRPr="00BF6592">
        <w:rPr>
          <w:rFonts w:ascii="Times New Roman" w:hAnsi="Times New Roman" w:cs="Times New Roman"/>
          <w:sz w:val="27"/>
          <w:szCs w:val="27"/>
        </w:rPr>
        <w:t>6</w:t>
      </w:r>
      <w:r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="00216C3C" w:rsidRPr="00BF6592">
        <w:rPr>
          <w:rFonts w:ascii="Times New Roman" w:hAnsi="Times New Roman" w:cs="Times New Roman"/>
          <w:sz w:val="27"/>
          <w:szCs w:val="27"/>
        </w:rPr>
        <w:t>муниципальным программам:</w:t>
      </w:r>
    </w:p>
    <w:p w:rsidR="00533F74" w:rsidRPr="00BF6592" w:rsidRDefault="00533F74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«Развитие сельского хозяйства и расширение рынка сельскохозяйст</w:t>
      </w:r>
      <w:r w:rsidR="001A5042" w:rsidRPr="00BF6592">
        <w:rPr>
          <w:rFonts w:ascii="Times New Roman" w:hAnsi="Times New Roman" w:cs="Times New Roman"/>
          <w:sz w:val="27"/>
          <w:szCs w:val="27"/>
        </w:rPr>
        <w:t>венной продукции» - 49</w:t>
      </w:r>
      <w:r w:rsidRPr="00BF6592">
        <w:rPr>
          <w:rFonts w:ascii="Times New Roman" w:hAnsi="Times New Roman" w:cs="Times New Roman"/>
          <w:sz w:val="27"/>
          <w:szCs w:val="27"/>
        </w:rPr>
        <w:t xml:space="preserve"> %;</w:t>
      </w:r>
    </w:p>
    <w:p w:rsidR="00216C3C" w:rsidRPr="00BF6592" w:rsidRDefault="00216C3C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- «Создание условий для устойчивого экономического развития» - </w:t>
      </w:r>
      <w:r w:rsidR="001A5042" w:rsidRPr="00BF6592">
        <w:rPr>
          <w:rFonts w:ascii="Times New Roman" w:hAnsi="Times New Roman" w:cs="Times New Roman"/>
          <w:sz w:val="27"/>
          <w:szCs w:val="27"/>
        </w:rPr>
        <w:t>18</w:t>
      </w:r>
      <w:r w:rsidRPr="00BF6592">
        <w:rPr>
          <w:rFonts w:ascii="Times New Roman" w:hAnsi="Times New Roman" w:cs="Times New Roman"/>
          <w:sz w:val="27"/>
          <w:szCs w:val="27"/>
        </w:rPr>
        <w:t xml:space="preserve"> %;</w:t>
      </w:r>
    </w:p>
    <w:p w:rsidR="00216C3C" w:rsidRPr="00BF6592" w:rsidRDefault="00216C3C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- «Безопасность» - </w:t>
      </w:r>
      <w:r w:rsidR="0047571F" w:rsidRPr="00BF6592">
        <w:rPr>
          <w:rFonts w:ascii="Times New Roman" w:hAnsi="Times New Roman" w:cs="Times New Roman"/>
          <w:sz w:val="27"/>
          <w:szCs w:val="27"/>
        </w:rPr>
        <w:t>15</w:t>
      </w:r>
      <w:r w:rsidR="00856329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>%;</w:t>
      </w:r>
    </w:p>
    <w:p w:rsidR="00D31E52" w:rsidRPr="00BF6592" w:rsidRDefault="0047571F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«Муниципальное хозяйство» -</w:t>
      </w:r>
      <w:r w:rsidR="001A5042" w:rsidRPr="00BF6592">
        <w:rPr>
          <w:rFonts w:ascii="Times New Roman" w:hAnsi="Times New Roman" w:cs="Times New Roman"/>
          <w:sz w:val="27"/>
          <w:szCs w:val="27"/>
        </w:rPr>
        <w:t xml:space="preserve"> 31</w:t>
      </w:r>
      <w:r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="00D31E52" w:rsidRPr="00BF6592">
        <w:rPr>
          <w:rFonts w:ascii="Times New Roman" w:hAnsi="Times New Roman" w:cs="Times New Roman"/>
          <w:sz w:val="27"/>
          <w:szCs w:val="27"/>
        </w:rPr>
        <w:t>%;</w:t>
      </w:r>
    </w:p>
    <w:p w:rsidR="00D31E52" w:rsidRPr="00BF6592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«</w:t>
      </w:r>
      <w:r w:rsidR="0047571F" w:rsidRPr="00BF6592">
        <w:rPr>
          <w:rFonts w:ascii="Times New Roman" w:hAnsi="Times New Roman" w:cs="Times New Roman"/>
          <w:sz w:val="27"/>
          <w:szCs w:val="27"/>
        </w:rPr>
        <w:t>Муниципальное управление</w:t>
      </w:r>
      <w:r w:rsidRPr="00BF6592">
        <w:rPr>
          <w:rFonts w:ascii="Times New Roman" w:hAnsi="Times New Roman" w:cs="Times New Roman"/>
          <w:sz w:val="27"/>
          <w:szCs w:val="27"/>
        </w:rPr>
        <w:t xml:space="preserve">» - </w:t>
      </w:r>
      <w:r w:rsidR="001A5042" w:rsidRPr="00BF6592">
        <w:rPr>
          <w:rFonts w:ascii="Times New Roman" w:hAnsi="Times New Roman" w:cs="Times New Roman"/>
          <w:sz w:val="27"/>
          <w:szCs w:val="27"/>
        </w:rPr>
        <w:t>69</w:t>
      </w:r>
      <w:r w:rsidRPr="00BF6592">
        <w:rPr>
          <w:rFonts w:ascii="Times New Roman" w:hAnsi="Times New Roman" w:cs="Times New Roman"/>
          <w:sz w:val="27"/>
          <w:szCs w:val="27"/>
        </w:rPr>
        <w:t xml:space="preserve"> %</w:t>
      </w:r>
      <w:r w:rsidR="0047571F" w:rsidRPr="00BF6592">
        <w:rPr>
          <w:rFonts w:ascii="Times New Roman" w:hAnsi="Times New Roman" w:cs="Times New Roman"/>
          <w:sz w:val="27"/>
          <w:szCs w:val="27"/>
        </w:rPr>
        <w:t>;</w:t>
      </w:r>
    </w:p>
    <w:p w:rsidR="0047571F" w:rsidRPr="00BF6592" w:rsidRDefault="0047571F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«Управление муниципальным имущест</w:t>
      </w:r>
      <w:r w:rsidR="00E14C05">
        <w:rPr>
          <w:rFonts w:ascii="Times New Roman" w:hAnsi="Times New Roman" w:cs="Times New Roman"/>
          <w:sz w:val="27"/>
          <w:szCs w:val="27"/>
        </w:rPr>
        <w:t xml:space="preserve">вом и земельными ресурсами» -  </w:t>
      </w:r>
      <w:r w:rsidR="001A5042" w:rsidRPr="00BF6592">
        <w:rPr>
          <w:rFonts w:ascii="Times New Roman" w:hAnsi="Times New Roman" w:cs="Times New Roman"/>
          <w:sz w:val="27"/>
          <w:szCs w:val="27"/>
        </w:rPr>
        <w:t>65</w:t>
      </w:r>
      <w:r w:rsidRPr="00BF6592">
        <w:rPr>
          <w:rFonts w:ascii="Times New Roman" w:hAnsi="Times New Roman" w:cs="Times New Roman"/>
          <w:sz w:val="27"/>
          <w:szCs w:val="27"/>
        </w:rPr>
        <w:t xml:space="preserve"> %.</w:t>
      </w:r>
    </w:p>
    <w:p w:rsidR="00D31E52" w:rsidRPr="00BF6592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Удельный вес расходов, формируемых программно-целевым методом, составляет по итогам </w:t>
      </w:r>
      <w:r w:rsidR="001A5042" w:rsidRPr="00BF6592">
        <w:rPr>
          <w:rFonts w:ascii="Times New Roman" w:hAnsi="Times New Roman" w:cs="Times New Roman"/>
          <w:sz w:val="27"/>
          <w:szCs w:val="27"/>
        </w:rPr>
        <w:t>9 месяцев</w:t>
      </w:r>
      <w:r w:rsidRPr="00BF6592">
        <w:rPr>
          <w:rFonts w:ascii="Times New Roman" w:hAnsi="Times New Roman" w:cs="Times New Roman"/>
          <w:sz w:val="27"/>
          <w:szCs w:val="27"/>
        </w:rPr>
        <w:t xml:space="preserve">  - </w:t>
      </w:r>
      <w:r w:rsidR="0047571F" w:rsidRPr="00BF6592">
        <w:rPr>
          <w:rFonts w:ascii="Times New Roman" w:hAnsi="Times New Roman" w:cs="Times New Roman"/>
          <w:sz w:val="27"/>
          <w:szCs w:val="27"/>
        </w:rPr>
        <w:t>7</w:t>
      </w:r>
      <w:r w:rsidR="001A5042" w:rsidRPr="00BF6592">
        <w:rPr>
          <w:rFonts w:ascii="Times New Roman" w:hAnsi="Times New Roman" w:cs="Times New Roman"/>
          <w:sz w:val="27"/>
          <w:szCs w:val="27"/>
        </w:rPr>
        <w:t>1</w:t>
      </w:r>
      <w:r w:rsidRPr="00BF6592">
        <w:rPr>
          <w:rFonts w:ascii="Times New Roman" w:hAnsi="Times New Roman" w:cs="Times New Roman"/>
          <w:sz w:val="27"/>
          <w:szCs w:val="27"/>
        </w:rPr>
        <w:t xml:space="preserve"> %, при планируемых значениях % должен составлять не менее 95 %.</w:t>
      </w:r>
    </w:p>
    <w:p w:rsidR="00D31E52" w:rsidRPr="00BF6592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D31E52" w:rsidRPr="00BF6592" w:rsidRDefault="00856329" w:rsidP="00D31E5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Расходы по публичным нормативным</w:t>
      </w:r>
      <w:r w:rsidR="00D31E52" w:rsidRPr="00BF6592">
        <w:rPr>
          <w:rFonts w:ascii="Times New Roman" w:hAnsi="Times New Roman" w:cs="Times New Roman"/>
          <w:sz w:val="27"/>
          <w:szCs w:val="27"/>
        </w:rPr>
        <w:t xml:space="preserve"> обязательства</w:t>
      </w:r>
      <w:r w:rsidRPr="00BF6592">
        <w:rPr>
          <w:rFonts w:ascii="Times New Roman" w:hAnsi="Times New Roman" w:cs="Times New Roman"/>
          <w:sz w:val="27"/>
          <w:szCs w:val="27"/>
        </w:rPr>
        <w:t>м</w:t>
      </w:r>
      <w:r w:rsidR="00D31E52" w:rsidRPr="00BF6592">
        <w:rPr>
          <w:rFonts w:ascii="Times New Roman" w:hAnsi="Times New Roman" w:cs="Times New Roman"/>
          <w:sz w:val="27"/>
          <w:szCs w:val="27"/>
        </w:rPr>
        <w:t xml:space="preserve"> </w:t>
      </w:r>
      <w:r w:rsidRPr="00BF6592">
        <w:rPr>
          <w:rFonts w:ascii="Times New Roman" w:hAnsi="Times New Roman" w:cs="Times New Roman"/>
          <w:sz w:val="27"/>
          <w:szCs w:val="27"/>
        </w:rPr>
        <w:t>исполнены в следующих размерах</w:t>
      </w:r>
      <w:r w:rsidR="00D31E52" w:rsidRPr="00BF6592">
        <w:rPr>
          <w:rFonts w:ascii="Times New Roman" w:hAnsi="Times New Roman" w:cs="Times New Roman"/>
          <w:sz w:val="27"/>
          <w:szCs w:val="27"/>
        </w:rPr>
        <w:t>:</w:t>
      </w:r>
    </w:p>
    <w:p w:rsidR="00D31E52" w:rsidRPr="00BF6592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доплаты к пенсиям муниципальных служащих</w:t>
      </w:r>
      <w:r w:rsidR="00856329" w:rsidRPr="00BF6592">
        <w:rPr>
          <w:rFonts w:ascii="Times New Roman" w:hAnsi="Times New Roman" w:cs="Times New Roman"/>
          <w:sz w:val="27"/>
          <w:szCs w:val="27"/>
        </w:rPr>
        <w:t xml:space="preserve"> – </w:t>
      </w:r>
      <w:r w:rsidR="001A5042" w:rsidRPr="00BF6592">
        <w:rPr>
          <w:rFonts w:ascii="Times New Roman" w:hAnsi="Times New Roman" w:cs="Times New Roman"/>
          <w:sz w:val="27"/>
          <w:szCs w:val="27"/>
        </w:rPr>
        <w:t>59</w:t>
      </w:r>
      <w:r w:rsidR="00856329" w:rsidRPr="00BF6592">
        <w:rPr>
          <w:rFonts w:ascii="Times New Roman" w:hAnsi="Times New Roman" w:cs="Times New Roman"/>
          <w:sz w:val="27"/>
          <w:szCs w:val="27"/>
        </w:rPr>
        <w:t xml:space="preserve"> %</w:t>
      </w:r>
      <w:r w:rsidRPr="00BF6592">
        <w:rPr>
          <w:rFonts w:ascii="Times New Roman" w:hAnsi="Times New Roman" w:cs="Times New Roman"/>
          <w:sz w:val="27"/>
          <w:szCs w:val="27"/>
        </w:rPr>
        <w:t>;</w:t>
      </w:r>
    </w:p>
    <w:p w:rsidR="00D31E52" w:rsidRPr="00BF6592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льготы почетным гражданам Сарапульского района</w:t>
      </w:r>
      <w:r w:rsidR="00856329" w:rsidRPr="00BF6592">
        <w:rPr>
          <w:rFonts w:ascii="Times New Roman" w:hAnsi="Times New Roman" w:cs="Times New Roman"/>
          <w:sz w:val="27"/>
          <w:szCs w:val="27"/>
        </w:rPr>
        <w:t xml:space="preserve"> – </w:t>
      </w:r>
      <w:r w:rsidR="001A5042" w:rsidRPr="00BF6592">
        <w:rPr>
          <w:rFonts w:ascii="Times New Roman" w:hAnsi="Times New Roman" w:cs="Times New Roman"/>
          <w:sz w:val="27"/>
          <w:szCs w:val="27"/>
        </w:rPr>
        <w:t>65</w:t>
      </w:r>
      <w:r w:rsidR="00856329" w:rsidRPr="00BF6592">
        <w:rPr>
          <w:rFonts w:ascii="Times New Roman" w:hAnsi="Times New Roman" w:cs="Times New Roman"/>
          <w:sz w:val="27"/>
          <w:szCs w:val="27"/>
        </w:rPr>
        <w:t xml:space="preserve"> %</w:t>
      </w:r>
      <w:r w:rsidRPr="00BF6592">
        <w:rPr>
          <w:rFonts w:ascii="Times New Roman" w:hAnsi="Times New Roman" w:cs="Times New Roman"/>
          <w:sz w:val="27"/>
          <w:szCs w:val="27"/>
        </w:rPr>
        <w:t>;</w:t>
      </w:r>
    </w:p>
    <w:p w:rsidR="00D31E52" w:rsidRPr="00BF6592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денежные выплаты семьям опекунов</w:t>
      </w:r>
      <w:r w:rsidR="00856329" w:rsidRPr="00BF6592">
        <w:rPr>
          <w:rFonts w:ascii="Times New Roman" w:hAnsi="Times New Roman" w:cs="Times New Roman"/>
          <w:sz w:val="27"/>
          <w:szCs w:val="27"/>
        </w:rPr>
        <w:t xml:space="preserve"> – </w:t>
      </w:r>
      <w:r w:rsidR="001A5042" w:rsidRPr="00BF6592">
        <w:rPr>
          <w:rFonts w:ascii="Times New Roman" w:hAnsi="Times New Roman" w:cs="Times New Roman"/>
          <w:sz w:val="27"/>
          <w:szCs w:val="27"/>
        </w:rPr>
        <w:t>67</w:t>
      </w:r>
      <w:r w:rsidR="00856329" w:rsidRPr="00BF6592">
        <w:rPr>
          <w:rFonts w:ascii="Times New Roman" w:hAnsi="Times New Roman" w:cs="Times New Roman"/>
          <w:sz w:val="27"/>
          <w:szCs w:val="27"/>
        </w:rPr>
        <w:t xml:space="preserve"> %</w:t>
      </w:r>
      <w:r w:rsidRPr="00BF6592">
        <w:rPr>
          <w:rFonts w:ascii="Times New Roman" w:hAnsi="Times New Roman" w:cs="Times New Roman"/>
          <w:sz w:val="27"/>
          <w:szCs w:val="27"/>
        </w:rPr>
        <w:t>;</w:t>
      </w:r>
    </w:p>
    <w:p w:rsidR="00D31E52" w:rsidRPr="00BF6592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>- материальное обеспечение приемной семьи</w:t>
      </w:r>
      <w:r w:rsidR="00856329" w:rsidRPr="00BF6592">
        <w:rPr>
          <w:rFonts w:ascii="Times New Roman" w:hAnsi="Times New Roman" w:cs="Times New Roman"/>
          <w:sz w:val="27"/>
          <w:szCs w:val="27"/>
        </w:rPr>
        <w:t xml:space="preserve"> – </w:t>
      </w:r>
      <w:r w:rsidR="001A5042" w:rsidRPr="00BF6592">
        <w:rPr>
          <w:rFonts w:ascii="Times New Roman" w:hAnsi="Times New Roman" w:cs="Times New Roman"/>
          <w:sz w:val="27"/>
          <w:szCs w:val="27"/>
        </w:rPr>
        <w:t>81</w:t>
      </w:r>
      <w:r w:rsidR="00856329" w:rsidRPr="00BF6592">
        <w:rPr>
          <w:rFonts w:ascii="Times New Roman" w:hAnsi="Times New Roman" w:cs="Times New Roman"/>
          <w:sz w:val="27"/>
          <w:szCs w:val="27"/>
        </w:rPr>
        <w:t xml:space="preserve"> %</w:t>
      </w:r>
      <w:r w:rsidR="00984481" w:rsidRPr="00BF6592">
        <w:rPr>
          <w:rFonts w:ascii="Times New Roman" w:hAnsi="Times New Roman" w:cs="Times New Roman"/>
          <w:sz w:val="27"/>
          <w:szCs w:val="27"/>
        </w:rPr>
        <w:t>.</w:t>
      </w:r>
    </w:p>
    <w:p w:rsidR="00D31E52" w:rsidRPr="00BF6592" w:rsidRDefault="0098448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Вышеуказанные расходы </w:t>
      </w:r>
      <w:r w:rsidR="00751AA1" w:rsidRPr="00BF6592">
        <w:rPr>
          <w:rFonts w:ascii="Times New Roman" w:hAnsi="Times New Roman" w:cs="Times New Roman"/>
          <w:sz w:val="27"/>
          <w:szCs w:val="27"/>
        </w:rPr>
        <w:t>о</w:t>
      </w:r>
      <w:r w:rsidR="00D31E52" w:rsidRPr="00BF6592">
        <w:rPr>
          <w:rFonts w:ascii="Times New Roman" w:hAnsi="Times New Roman" w:cs="Times New Roman"/>
          <w:sz w:val="27"/>
          <w:szCs w:val="27"/>
        </w:rPr>
        <w:t xml:space="preserve">своены </w:t>
      </w:r>
      <w:r w:rsidR="00751AA1" w:rsidRPr="00BF6592">
        <w:rPr>
          <w:rFonts w:ascii="Times New Roman" w:hAnsi="Times New Roman" w:cs="Times New Roman"/>
          <w:sz w:val="27"/>
          <w:szCs w:val="27"/>
        </w:rPr>
        <w:t>в пределах фактической потребности. Задолженности перед физическими лицами нет.</w:t>
      </w:r>
    </w:p>
    <w:p w:rsidR="00B55389" w:rsidRPr="00BF6592" w:rsidRDefault="00B55389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B55389" w:rsidRPr="00BF6592" w:rsidRDefault="00B55389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1A5042" w:rsidRPr="00BF6592" w:rsidRDefault="00D258D2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Заместитель </w:t>
      </w:r>
      <w:r w:rsidR="001A5042" w:rsidRPr="00BF6592">
        <w:rPr>
          <w:rFonts w:ascii="Times New Roman" w:hAnsi="Times New Roman" w:cs="Times New Roman"/>
          <w:sz w:val="27"/>
          <w:szCs w:val="27"/>
        </w:rPr>
        <w:t>главы Администрации –</w:t>
      </w:r>
    </w:p>
    <w:p w:rsidR="00D258D2" w:rsidRPr="00BF6592" w:rsidRDefault="001A5042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BF6592">
        <w:rPr>
          <w:rFonts w:ascii="Times New Roman" w:hAnsi="Times New Roman" w:cs="Times New Roman"/>
          <w:sz w:val="27"/>
          <w:szCs w:val="27"/>
        </w:rPr>
        <w:t xml:space="preserve">начальник </w:t>
      </w:r>
      <w:r w:rsidR="00D258D2" w:rsidRPr="00BF6592">
        <w:rPr>
          <w:rFonts w:ascii="Times New Roman" w:hAnsi="Times New Roman" w:cs="Times New Roman"/>
          <w:sz w:val="27"/>
          <w:szCs w:val="27"/>
        </w:rPr>
        <w:t>Управления финансов</w:t>
      </w:r>
      <w:r w:rsidR="00D258D2" w:rsidRPr="00BF6592">
        <w:rPr>
          <w:rFonts w:ascii="Times New Roman" w:hAnsi="Times New Roman" w:cs="Times New Roman"/>
          <w:sz w:val="27"/>
          <w:szCs w:val="27"/>
        </w:rPr>
        <w:tab/>
      </w:r>
      <w:r w:rsidR="00D258D2" w:rsidRPr="00BF6592">
        <w:rPr>
          <w:rFonts w:ascii="Times New Roman" w:hAnsi="Times New Roman" w:cs="Times New Roman"/>
          <w:sz w:val="27"/>
          <w:szCs w:val="27"/>
        </w:rPr>
        <w:tab/>
      </w:r>
      <w:r w:rsidR="00D258D2" w:rsidRPr="00BF6592">
        <w:rPr>
          <w:rFonts w:ascii="Times New Roman" w:hAnsi="Times New Roman" w:cs="Times New Roman"/>
          <w:sz w:val="27"/>
          <w:szCs w:val="27"/>
        </w:rPr>
        <w:tab/>
      </w:r>
      <w:r w:rsidR="00D258D2" w:rsidRPr="00BF6592">
        <w:rPr>
          <w:rFonts w:ascii="Times New Roman" w:hAnsi="Times New Roman" w:cs="Times New Roman"/>
          <w:sz w:val="27"/>
          <w:szCs w:val="27"/>
        </w:rPr>
        <w:tab/>
      </w:r>
      <w:r w:rsidR="00D258D2" w:rsidRPr="00BF6592">
        <w:rPr>
          <w:rFonts w:ascii="Times New Roman" w:hAnsi="Times New Roman" w:cs="Times New Roman"/>
          <w:sz w:val="27"/>
          <w:szCs w:val="27"/>
        </w:rPr>
        <w:tab/>
      </w:r>
      <w:r w:rsidR="00D258D2" w:rsidRPr="00BF6592">
        <w:rPr>
          <w:rFonts w:ascii="Times New Roman" w:hAnsi="Times New Roman" w:cs="Times New Roman"/>
          <w:sz w:val="27"/>
          <w:szCs w:val="27"/>
        </w:rPr>
        <w:tab/>
      </w:r>
      <w:r w:rsidRPr="00BF6592">
        <w:rPr>
          <w:rFonts w:ascii="Times New Roman" w:hAnsi="Times New Roman" w:cs="Times New Roman"/>
          <w:sz w:val="27"/>
          <w:szCs w:val="27"/>
        </w:rPr>
        <w:t>Т.М.</w:t>
      </w:r>
      <w:r w:rsidR="0058317E" w:rsidRPr="00BF6592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F6592">
        <w:rPr>
          <w:rFonts w:ascii="Times New Roman" w:hAnsi="Times New Roman" w:cs="Times New Roman"/>
          <w:sz w:val="27"/>
          <w:szCs w:val="27"/>
        </w:rPr>
        <w:t>Корякова</w:t>
      </w:r>
      <w:proofErr w:type="spellEnd"/>
      <w:r w:rsidR="0088076C" w:rsidRPr="00BF6592">
        <w:rPr>
          <w:rFonts w:ascii="Times New Roman" w:hAnsi="Times New Roman" w:cs="Times New Roman"/>
          <w:sz w:val="27"/>
          <w:szCs w:val="27"/>
        </w:rPr>
        <w:t xml:space="preserve"> </w:t>
      </w:r>
    </w:p>
    <w:sectPr w:rsidR="00D258D2" w:rsidRPr="00BF6592" w:rsidSect="00BF6592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85"/>
    <w:rsid w:val="00034C5A"/>
    <w:rsid w:val="00035E08"/>
    <w:rsid w:val="00051CD5"/>
    <w:rsid w:val="0005347A"/>
    <w:rsid w:val="000639EB"/>
    <w:rsid w:val="000A1FCD"/>
    <w:rsid w:val="000B40D6"/>
    <w:rsid w:val="00100E94"/>
    <w:rsid w:val="00112138"/>
    <w:rsid w:val="001227A2"/>
    <w:rsid w:val="0012431D"/>
    <w:rsid w:val="00127060"/>
    <w:rsid w:val="00162085"/>
    <w:rsid w:val="0017607B"/>
    <w:rsid w:val="00181237"/>
    <w:rsid w:val="001829DE"/>
    <w:rsid w:val="001A083B"/>
    <w:rsid w:val="001A141D"/>
    <w:rsid w:val="001A5042"/>
    <w:rsid w:val="001A69E0"/>
    <w:rsid w:val="001B3CC5"/>
    <w:rsid w:val="001C203F"/>
    <w:rsid w:val="001C2976"/>
    <w:rsid w:val="001D0CDC"/>
    <w:rsid w:val="001D7D28"/>
    <w:rsid w:val="001E0500"/>
    <w:rsid w:val="00216C3C"/>
    <w:rsid w:val="00260D5A"/>
    <w:rsid w:val="00277C23"/>
    <w:rsid w:val="0028113E"/>
    <w:rsid w:val="00282BD8"/>
    <w:rsid w:val="002A2E84"/>
    <w:rsid w:val="00312EF1"/>
    <w:rsid w:val="003168E8"/>
    <w:rsid w:val="003A3DDC"/>
    <w:rsid w:val="003C5749"/>
    <w:rsid w:val="003D0D40"/>
    <w:rsid w:val="0041776E"/>
    <w:rsid w:val="00423841"/>
    <w:rsid w:val="0043367C"/>
    <w:rsid w:val="00463E0C"/>
    <w:rsid w:val="0047571F"/>
    <w:rsid w:val="004A2483"/>
    <w:rsid w:val="004A7D70"/>
    <w:rsid w:val="004C12BA"/>
    <w:rsid w:val="004E0FFD"/>
    <w:rsid w:val="004E5459"/>
    <w:rsid w:val="004F2D08"/>
    <w:rsid w:val="005123C4"/>
    <w:rsid w:val="00512EA3"/>
    <w:rsid w:val="005314E6"/>
    <w:rsid w:val="00532A1F"/>
    <w:rsid w:val="00533F74"/>
    <w:rsid w:val="00535252"/>
    <w:rsid w:val="00561BB3"/>
    <w:rsid w:val="00562ADC"/>
    <w:rsid w:val="0058317E"/>
    <w:rsid w:val="005B6835"/>
    <w:rsid w:val="005D779C"/>
    <w:rsid w:val="005F3673"/>
    <w:rsid w:val="005F5D61"/>
    <w:rsid w:val="006204FE"/>
    <w:rsid w:val="006321F8"/>
    <w:rsid w:val="00644641"/>
    <w:rsid w:val="00650EE2"/>
    <w:rsid w:val="006644E6"/>
    <w:rsid w:val="00664CFB"/>
    <w:rsid w:val="00664F96"/>
    <w:rsid w:val="006717ED"/>
    <w:rsid w:val="00686A06"/>
    <w:rsid w:val="006A4036"/>
    <w:rsid w:val="006A6428"/>
    <w:rsid w:val="006C3DD4"/>
    <w:rsid w:val="00705986"/>
    <w:rsid w:val="00732A26"/>
    <w:rsid w:val="00751AA1"/>
    <w:rsid w:val="007A6D6B"/>
    <w:rsid w:val="007B1097"/>
    <w:rsid w:val="00802192"/>
    <w:rsid w:val="00835B10"/>
    <w:rsid w:val="00844CF7"/>
    <w:rsid w:val="00846E47"/>
    <w:rsid w:val="0085341F"/>
    <w:rsid w:val="00856329"/>
    <w:rsid w:val="00867BEB"/>
    <w:rsid w:val="00880555"/>
    <w:rsid w:val="0088076C"/>
    <w:rsid w:val="008D1A7F"/>
    <w:rsid w:val="0092183C"/>
    <w:rsid w:val="00924FDE"/>
    <w:rsid w:val="00946F51"/>
    <w:rsid w:val="0096597E"/>
    <w:rsid w:val="00984481"/>
    <w:rsid w:val="00987E7D"/>
    <w:rsid w:val="00993677"/>
    <w:rsid w:val="009A5028"/>
    <w:rsid w:val="009B2899"/>
    <w:rsid w:val="009C7854"/>
    <w:rsid w:val="00A10A12"/>
    <w:rsid w:val="00A57115"/>
    <w:rsid w:val="00A60B10"/>
    <w:rsid w:val="00A96BEC"/>
    <w:rsid w:val="00AA28DA"/>
    <w:rsid w:val="00AB299C"/>
    <w:rsid w:val="00AB6BC1"/>
    <w:rsid w:val="00AD04F9"/>
    <w:rsid w:val="00AD169B"/>
    <w:rsid w:val="00AD7A30"/>
    <w:rsid w:val="00B02AA8"/>
    <w:rsid w:val="00B0380C"/>
    <w:rsid w:val="00B14B01"/>
    <w:rsid w:val="00B3383F"/>
    <w:rsid w:val="00B34288"/>
    <w:rsid w:val="00B54D68"/>
    <w:rsid w:val="00B55389"/>
    <w:rsid w:val="00B67406"/>
    <w:rsid w:val="00BA2B08"/>
    <w:rsid w:val="00BF6592"/>
    <w:rsid w:val="00C1057C"/>
    <w:rsid w:val="00C5263F"/>
    <w:rsid w:val="00C62792"/>
    <w:rsid w:val="00CA2F95"/>
    <w:rsid w:val="00CB3AC1"/>
    <w:rsid w:val="00CB7E6E"/>
    <w:rsid w:val="00CC27AF"/>
    <w:rsid w:val="00CC5809"/>
    <w:rsid w:val="00CF1F63"/>
    <w:rsid w:val="00CF435C"/>
    <w:rsid w:val="00D01483"/>
    <w:rsid w:val="00D03FA3"/>
    <w:rsid w:val="00D258D2"/>
    <w:rsid w:val="00D31E52"/>
    <w:rsid w:val="00D50516"/>
    <w:rsid w:val="00D80F08"/>
    <w:rsid w:val="00D9377A"/>
    <w:rsid w:val="00DB1FCB"/>
    <w:rsid w:val="00DB527D"/>
    <w:rsid w:val="00DC15E0"/>
    <w:rsid w:val="00DC3E69"/>
    <w:rsid w:val="00DF4E5F"/>
    <w:rsid w:val="00DF7881"/>
    <w:rsid w:val="00E14C05"/>
    <w:rsid w:val="00E1721E"/>
    <w:rsid w:val="00E3430F"/>
    <w:rsid w:val="00E44850"/>
    <w:rsid w:val="00E51740"/>
    <w:rsid w:val="00E52421"/>
    <w:rsid w:val="00E90B28"/>
    <w:rsid w:val="00EB3295"/>
    <w:rsid w:val="00EC5D79"/>
    <w:rsid w:val="00EC5FCE"/>
    <w:rsid w:val="00F63145"/>
    <w:rsid w:val="00F81D78"/>
    <w:rsid w:val="00F8708B"/>
    <w:rsid w:val="00F92BB7"/>
    <w:rsid w:val="00FA1436"/>
    <w:rsid w:val="00FC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E09E8-C9C5-41DD-9583-672D0153D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6DBA7534.dotm</Template>
  <TotalTime>532</TotalTime>
  <Pages>4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raifo</Company>
  <LinksUpToDate>false</LinksUpToDate>
  <CharactersWithSpaces>11626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Zelenina Tatiana</cp:lastModifiedBy>
  <cp:revision>37</cp:revision>
  <cp:lastPrinted>2016-10-13T11:04:00Z</cp:lastPrinted>
  <dcterms:created xsi:type="dcterms:W3CDTF">2016-05-04T09:56:00Z</dcterms:created>
  <dcterms:modified xsi:type="dcterms:W3CDTF">2016-10-17T07:04:00Z</dcterms:modified>
</cp:coreProperties>
</file>